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3D07E" w14:textId="7A0C66BF" w:rsidR="00001618" w:rsidRPr="00D93075" w:rsidRDefault="00001618" w:rsidP="00D93075">
      <w:pPr>
        <w:shd w:val="clear" w:color="auto" w:fill="365F91" w:themeFill="accent1" w:themeFillShade="BF"/>
        <w:spacing w:line="276" w:lineRule="auto"/>
        <w:jc w:val="center"/>
        <w:rPr>
          <w:b/>
          <w:color w:val="FFFFFF" w:themeColor="background1"/>
          <w:sz w:val="28"/>
          <w:szCs w:val="28"/>
        </w:rPr>
      </w:pPr>
      <w:r w:rsidRPr="006C6455">
        <w:rPr>
          <w:rStyle w:val="lev"/>
          <w:bCs w:val="0"/>
          <w:color w:val="FFFFFF" w:themeColor="background1"/>
          <w:sz w:val="28"/>
          <w:szCs w:val="28"/>
        </w:rPr>
        <w:t>ACTE D’ENGAGEMENT</w:t>
      </w:r>
    </w:p>
    <w:p w14:paraId="31FB3D87" w14:textId="2CBA0EA7" w:rsidR="00001618" w:rsidRPr="00001618" w:rsidRDefault="00001618" w:rsidP="00001618">
      <w:pPr>
        <w:pStyle w:val="Pieddepage"/>
        <w:tabs>
          <w:tab w:val="clear" w:pos="4536"/>
          <w:tab w:val="clear" w:pos="9072"/>
          <w:tab w:val="left" w:pos="851"/>
        </w:tabs>
        <w:spacing w:line="276" w:lineRule="auto"/>
        <w:rPr>
          <w:rStyle w:val="lev"/>
          <w:i/>
          <w:iCs/>
          <w:color w:val="FFFFFF" w:themeColor="background1"/>
          <w:sz w:val="20"/>
          <w:szCs w:val="20"/>
        </w:rPr>
      </w:pPr>
      <w:r w:rsidRPr="00001618">
        <w:rPr>
          <w:rFonts w:cstheme="minorHAnsi"/>
          <w:b/>
          <w:i/>
          <w:iCs/>
          <w:sz w:val="20"/>
          <w:szCs w:val="20"/>
        </w:rPr>
        <w:t>(A RETOURNER SOUS FORMAT WORD ET PDF)</w:t>
      </w:r>
    </w:p>
    <w:p w14:paraId="1BE15F80" w14:textId="77777777" w:rsidR="00001618" w:rsidRPr="00001618" w:rsidRDefault="00001618" w:rsidP="00001618">
      <w:pPr>
        <w:tabs>
          <w:tab w:val="left" w:pos="426"/>
          <w:tab w:val="left" w:pos="851"/>
        </w:tabs>
        <w:spacing w:line="276" w:lineRule="auto"/>
        <w:jc w:val="both"/>
        <w:rPr>
          <w:rFonts w:cstheme="minorHAnsi"/>
          <w:sz w:val="28"/>
          <w:szCs w:val="28"/>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D468657" w14:textId="77777777" w:rsidTr="00D23E94">
        <w:tc>
          <w:tcPr>
            <w:tcW w:w="5000" w:type="pct"/>
            <w:shd w:val="clear" w:color="auto" w:fill="D9D9D9" w:themeFill="background1" w:themeFillShade="D9"/>
          </w:tcPr>
          <w:p w14:paraId="4612E0CA" w14:textId="210869A6"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A </w:t>
            </w:r>
            <w:r w:rsidR="00B37A39" w:rsidRPr="00B37A39">
              <w:rPr>
                <w:b/>
                <w:bCs/>
                <w:color w:val="FFFFFF" w:themeColor="background1"/>
                <w:szCs w:val="22"/>
              </w:rPr>
              <w:t xml:space="preserve">– </w:t>
            </w:r>
            <w:r w:rsidRPr="00001618">
              <w:rPr>
                <w:rStyle w:val="lev"/>
                <w:bCs w:val="0"/>
                <w:color w:val="FFFFFF" w:themeColor="background1"/>
                <w:szCs w:val="22"/>
              </w:rPr>
              <w:t>OBJET DE L’ACTE D’ENGAGEMENT</w:t>
            </w:r>
          </w:p>
        </w:tc>
      </w:tr>
    </w:tbl>
    <w:p w14:paraId="759C9317" w14:textId="77777777" w:rsidR="00F35054" w:rsidRPr="00001618" w:rsidRDefault="00F35054" w:rsidP="00001618">
      <w:pPr>
        <w:tabs>
          <w:tab w:val="left" w:pos="426"/>
          <w:tab w:val="left" w:pos="851"/>
        </w:tabs>
        <w:spacing w:line="276" w:lineRule="auto"/>
        <w:jc w:val="both"/>
        <w:rPr>
          <w:rFonts w:cstheme="minorHAnsi"/>
          <w:szCs w:val="22"/>
        </w:rPr>
      </w:pPr>
    </w:p>
    <w:p w14:paraId="12C3D13E" w14:textId="77777777" w:rsidR="00F35054" w:rsidRPr="00001618" w:rsidRDefault="00F35054" w:rsidP="00001618">
      <w:pPr>
        <w:tabs>
          <w:tab w:val="left" w:pos="426"/>
          <w:tab w:val="left" w:pos="851"/>
        </w:tabs>
        <w:spacing w:line="276" w:lineRule="auto"/>
        <w:jc w:val="both"/>
        <w:rPr>
          <w:rFonts w:cstheme="minorHAnsi"/>
          <w:bCs/>
          <w:szCs w:val="22"/>
          <w:u w:val="single"/>
        </w:rPr>
      </w:pPr>
      <w:r w:rsidRPr="00001618">
        <w:rPr>
          <w:rFonts w:eastAsia="Arial" w:cstheme="minorHAnsi"/>
          <w:bCs/>
          <w:spacing w:val="-10"/>
          <w:szCs w:val="22"/>
          <w:u w:val="single"/>
        </w:rPr>
        <w:t>Objet</w:t>
      </w:r>
      <w:r w:rsidRPr="00001618">
        <w:rPr>
          <w:rFonts w:cstheme="minorHAnsi"/>
          <w:bCs/>
          <w:szCs w:val="22"/>
          <w:u w:val="single"/>
        </w:rPr>
        <w:t xml:space="preserve"> du marché :</w:t>
      </w:r>
    </w:p>
    <w:p w14:paraId="7D3F02F9" w14:textId="77777777" w:rsidR="00F35054" w:rsidRPr="00001618" w:rsidRDefault="00F35054" w:rsidP="00001618">
      <w:pPr>
        <w:tabs>
          <w:tab w:val="left" w:pos="426"/>
          <w:tab w:val="left" w:pos="851"/>
        </w:tabs>
        <w:spacing w:line="276" w:lineRule="auto"/>
        <w:jc w:val="both"/>
        <w:rPr>
          <w:rFonts w:cstheme="minorHAnsi"/>
          <w:bCs/>
          <w:i/>
          <w:szCs w:val="22"/>
        </w:rPr>
      </w:pPr>
    </w:p>
    <w:p w14:paraId="2E40CC09" w14:textId="77777777" w:rsidR="00B771C5" w:rsidRPr="00001618" w:rsidRDefault="00B771C5" w:rsidP="00120A58">
      <w:pPr>
        <w:widowControl w:val="0"/>
        <w:autoSpaceDE w:val="0"/>
        <w:autoSpaceDN w:val="0"/>
        <w:adjustRightInd w:val="0"/>
        <w:spacing w:line="276" w:lineRule="auto"/>
        <w:rPr>
          <w:rFonts w:cs="Arial"/>
          <w:szCs w:val="22"/>
        </w:rPr>
      </w:pPr>
      <w:r w:rsidRPr="00001618">
        <w:rPr>
          <w:rFonts w:cstheme="minorHAnsi"/>
          <w:b/>
          <w:bCs/>
          <w:szCs w:val="22"/>
        </w:rPr>
        <w:t>SOUSCRIPTION DE CONTRATS D'ASSURANCE POUR LES BESOINS DE</w:t>
      </w:r>
      <w:r>
        <w:rPr>
          <w:rFonts w:cstheme="minorHAnsi"/>
          <w:b/>
          <w:bCs/>
          <w:szCs w:val="22"/>
        </w:rPr>
        <w:t xml:space="preserve"> L’ACHETEUR PUBLIC CI-APRES DESIGNÉ : </w:t>
      </w:r>
    </w:p>
    <w:p w14:paraId="06E03018" w14:textId="77777777" w:rsidR="00B771C5" w:rsidRPr="00001618" w:rsidRDefault="00B771C5" w:rsidP="00120A58">
      <w:pPr>
        <w:spacing w:line="276" w:lineRule="auto"/>
        <w:rPr>
          <w:b/>
          <w:bCs/>
          <w:szCs w:val="22"/>
        </w:rPr>
      </w:pPr>
    </w:p>
    <w:p w14:paraId="61A1AC62" w14:textId="77777777" w:rsidR="00B771C5" w:rsidRPr="00823086" w:rsidRDefault="00B771C5" w:rsidP="00120A58">
      <w:pPr>
        <w:widowControl w:val="0"/>
        <w:autoSpaceDE w:val="0"/>
        <w:autoSpaceDN w:val="0"/>
        <w:adjustRightInd w:val="0"/>
        <w:spacing w:line="276" w:lineRule="auto"/>
        <w:rPr>
          <w:b/>
          <w:bCs/>
        </w:rPr>
      </w:pPr>
      <w:r w:rsidRPr="00823086">
        <w:rPr>
          <w:b/>
          <w:bCs/>
        </w:rPr>
        <w:t>COMMUNE ET CENTRE COMMUNAL D’ACTION SOCIALE DE JURANÇON</w:t>
      </w:r>
    </w:p>
    <w:p w14:paraId="125F1720" w14:textId="77777777" w:rsidR="00B771C5" w:rsidRPr="00823086" w:rsidRDefault="00B771C5" w:rsidP="00120A58">
      <w:pPr>
        <w:widowControl w:val="0"/>
        <w:autoSpaceDE w:val="0"/>
        <w:autoSpaceDN w:val="0"/>
        <w:adjustRightInd w:val="0"/>
        <w:spacing w:line="276" w:lineRule="auto"/>
        <w:rPr>
          <w:b/>
          <w:bCs/>
        </w:rPr>
      </w:pPr>
      <w:r w:rsidRPr="00823086">
        <w:rPr>
          <w:b/>
          <w:bCs/>
        </w:rPr>
        <w:t xml:space="preserve">MAIRIE </w:t>
      </w:r>
    </w:p>
    <w:p w14:paraId="6506F333" w14:textId="0B67FC30" w:rsidR="00B771C5" w:rsidRPr="00823086" w:rsidRDefault="00B771C5" w:rsidP="00120A58">
      <w:pPr>
        <w:widowControl w:val="0"/>
        <w:autoSpaceDE w:val="0"/>
        <w:autoSpaceDN w:val="0"/>
        <w:adjustRightInd w:val="0"/>
        <w:spacing w:line="276" w:lineRule="auto"/>
        <w:rPr>
          <w:b/>
          <w:bCs/>
        </w:rPr>
      </w:pPr>
      <w:r w:rsidRPr="00823086">
        <w:rPr>
          <w:b/>
          <w:bCs/>
        </w:rPr>
        <w:t xml:space="preserve">6 RUE CHARLES DE GAULLE </w:t>
      </w:r>
    </w:p>
    <w:p w14:paraId="56ACDDCB" w14:textId="77777777" w:rsidR="00B771C5" w:rsidRDefault="00B771C5" w:rsidP="00120A58">
      <w:pPr>
        <w:widowControl w:val="0"/>
        <w:autoSpaceDE w:val="0"/>
        <w:autoSpaceDN w:val="0"/>
        <w:adjustRightInd w:val="0"/>
        <w:spacing w:line="276" w:lineRule="auto"/>
        <w:rPr>
          <w:b/>
          <w:bCs/>
        </w:rPr>
      </w:pPr>
      <w:r w:rsidRPr="00823086">
        <w:rPr>
          <w:b/>
          <w:bCs/>
        </w:rPr>
        <w:t>64110 JURANÇON</w:t>
      </w:r>
    </w:p>
    <w:p w14:paraId="69C55C05" w14:textId="77777777" w:rsidR="00F96929" w:rsidRDefault="00F96929" w:rsidP="00F96929">
      <w:pPr>
        <w:rPr>
          <w:color w:val="F79646" w:themeColor="accent6"/>
        </w:rPr>
      </w:pPr>
    </w:p>
    <w:p w14:paraId="4069D34D" w14:textId="77777777" w:rsidR="00F35054" w:rsidRPr="00001618" w:rsidRDefault="00F35054" w:rsidP="00001618">
      <w:pPr>
        <w:tabs>
          <w:tab w:val="left" w:pos="851"/>
        </w:tabs>
        <w:spacing w:line="276" w:lineRule="auto"/>
        <w:jc w:val="both"/>
        <w:rPr>
          <w:rFonts w:cstheme="minorHAnsi"/>
          <w:bCs/>
          <w:i/>
          <w:szCs w:val="22"/>
          <w:u w:val="single"/>
        </w:rPr>
      </w:pPr>
      <w:r w:rsidRPr="00001618">
        <w:rPr>
          <w:rFonts w:eastAsia="Arial" w:cstheme="minorHAnsi"/>
          <w:bCs/>
          <w:spacing w:val="-10"/>
          <w:szCs w:val="22"/>
          <w:u w:val="single"/>
        </w:rPr>
        <w:t>Cet</w:t>
      </w:r>
      <w:r w:rsidRPr="00001618">
        <w:rPr>
          <w:rFonts w:cstheme="minorHAnsi"/>
          <w:bCs/>
          <w:szCs w:val="22"/>
          <w:u w:val="single"/>
        </w:rPr>
        <w:t xml:space="preserve"> acte d'engagement correspond au lot :</w:t>
      </w:r>
    </w:p>
    <w:p w14:paraId="36DC136E" w14:textId="77777777" w:rsidR="00F35054" w:rsidRPr="00001618" w:rsidRDefault="00F35054" w:rsidP="00001618">
      <w:pPr>
        <w:tabs>
          <w:tab w:val="left" w:pos="426"/>
          <w:tab w:val="left" w:pos="851"/>
        </w:tabs>
        <w:spacing w:line="276" w:lineRule="auto"/>
        <w:jc w:val="both"/>
        <w:rPr>
          <w:rFonts w:cstheme="minorHAnsi"/>
          <w:szCs w:val="22"/>
        </w:rPr>
      </w:pPr>
    </w:p>
    <w:tbl>
      <w:tblPr>
        <w:tblStyle w:val="Grilledutableau11"/>
        <w:tblW w:w="9493" w:type="dxa"/>
        <w:tblInd w:w="0" w:type="dxa"/>
        <w:tblLook w:val="04A0" w:firstRow="1" w:lastRow="0" w:firstColumn="1" w:lastColumn="0" w:noHBand="0" w:noVBand="1"/>
      </w:tblPr>
      <w:tblGrid>
        <w:gridCol w:w="1555"/>
        <w:gridCol w:w="7938"/>
      </w:tblGrid>
      <w:tr w:rsidR="00793CAC" w:rsidRPr="00744D40" w14:paraId="5EC86001" w14:textId="77777777" w:rsidTr="00587F32">
        <w:trPr>
          <w:trHeight w:val="397"/>
        </w:trPr>
        <w:tc>
          <w:tcPr>
            <w:tcW w:w="1555"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418F8353" w14:textId="77777777" w:rsidR="00793CAC" w:rsidRPr="00744D40" w:rsidRDefault="00793CAC" w:rsidP="00587F32">
            <w:pPr>
              <w:rPr>
                <w:b/>
                <w:bCs/>
                <w:color w:val="FFFFFF" w:themeColor="background1"/>
                <w:sz w:val="20"/>
                <w:szCs w:val="20"/>
                <w:lang w:val="fr-FR"/>
              </w:rPr>
            </w:pPr>
            <w:r w:rsidRPr="00744D40">
              <w:rPr>
                <w:b/>
                <w:bCs/>
                <w:color w:val="FFFFFF" w:themeColor="background1"/>
                <w:sz w:val="20"/>
                <w:szCs w:val="20"/>
                <w:lang w:val="fr-FR"/>
              </w:rPr>
              <w:t>Numéro du lot</w:t>
            </w:r>
          </w:p>
        </w:tc>
        <w:tc>
          <w:tcPr>
            <w:tcW w:w="793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14:paraId="39ADE21E" w14:textId="77777777" w:rsidR="00793CAC" w:rsidRPr="00744D40" w:rsidRDefault="00793CAC" w:rsidP="00587F32">
            <w:pPr>
              <w:rPr>
                <w:b/>
                <w:bCs/>
                <w:color w:val="FFFFFF" w:themeColor="background1"/>
                <w:sz w:val="20"/>
                <w:szCs w:val="20"/>
                <w:lang w:val="fr-FR"/>
              </w:rPr>
            </w:pPr>
            <w:r w:rsidRPr="00744D40">
              <w:rPr>
                <w:b/>
                <w:bCs/>
                <w:color w:val="FFFFFF" w:themeColor="background1"/>
                <w:sz w:val="20"/>
                <w:szCs w:val="20"/>
                <w:lang w:val="fr-FR"/>
              </w:rPr>
              <w:t>Intitulé du lot</w:t>
            </w:r>
          </w:p>
        </w:tc>
      </w:tr>
      <w:tr w:rsidR="00793CAC" w:rsidRPr="00744D40" w14:paraId="1CD11206" w14:textId="77777777" w:rsidTr="00587F32">
        <w:trPr>
          <w:trHeight w:val="397"/>
        </w:trPr>
        <w:tc>
          <w:tcPr>
            <w:tcW w:w="1555" w:type="dxa"/>
            <w:tcBorders>
              <w:top w:val="single" w:sz="4" w:space="0" w:color="auto"/>
              <w:left w:val="single" w:sz="4" w:space="0" w:color="auto"/>
              <w:bottom w:val="single" w:sz="4" w:space="0" w:color="auto"/>
              <w:right w:val="single" w:sz="4" w:space="0" w:color="auto"/>
            </w:tcBorders>
            <w:vAlign w:val="center"/>
            <w:hideMark/>
          </w:tcPr>
          <w:p w14:paraId="3D3D18BA" w14:textId="77777777" w:rsidR="00793CAC" w:rsidRPr="00744D40" w:rsidRDefault="00793CAC" w:rsidP="00587F32">
            <w:pPr>
              <w:rPr>
                <w:b/>
                <w:bCs/>
                <w:sz w:val="20"/>
                <w:szCs w:val="20"/>
                <w:lang w:val="fr-FR"/>
              </w:rPr>
            </w:pPr>
            <w:r w:rsidRPr="00744D40">
              <w:rPr>
                <w:b/>
                <w:bCs/>
                <w:sz w:val="20"/>
                <w:szCs w:val="20"/>
                <w:lang w:val="fr-FR"/>
              </w:rPr>
              <w:t>4</w:t>
            </w:r>
          </w:p>
        </w:tc>
        <w:tc>
          <w:tcPr>
            <w:tcW w:w="7938" w:type="dxa"/>
            <w:tcBorders>
              <w:top w:val="single" w:sz="4" w:space="0" w:color="auto"/>
              <w:left w:val="single" w:sz="4" w:space="0" w:color="auto"/>
              <w:bottom w:val="single" w:sz="4" w:space="0" w:color="auto"/>
              <w:right w:val="single" w:sz="4" w:space="0" w:color="auto"/>
            </w:tcBorders>
            <w:vAlign w:val="center"/>
            <w:hideMark/>
          </w:tcPr>
          <w:p w14:paraId="6BEA7681" w14:textId="77777777" w:rsidR="00793CAC" w:rsidRPr="00744D40" w:rsidRDefault="00793CAC" w:rsidP="00587F32">
            <w:pPr>
              <w:rPr>
                <w:rFonts w:cs="Cambria"/>
                <w:sz w:val="18"/>
                <w:szCs w:val="20"/>
                <w:lang w:val="fr-FR"/>
              </w:rPr>
            </w:pPr>
            <w:r w:rsidRPr="00744D40">
              <w:rPr>
                <w:sz w:val="20"/>
                <w:szCs w:val="20"/>
                <w:lang w:val="fr-FR"/>
              </w:rPr>
              <w:t xml:space="preserve">Assurance </w:t>
            </w:r>
            <w:r w:rsidRPr="00744D40">
              <w:rPr>
                <w:b/>
                <w:bCs/>
                <w:sz w:val="20"/>
                <w:szCs w:val="20"/>
                <w:lang w:val="fr-FR"/>
              </w:rPr>
              <w:t>PROTECTION JURIDIQUE</w:t>
            </w:r>
            <w:r w:rsidRPr="00744D40">
              <w:rPr>
                <w:sz w:val="20"/>
                <w:szCs w:val="20"/>
                <w:lang w:val="fr-FR"/>
              </w:rPr>
              <w:t xml:space="preserve"> </w:t>
            </w:r>
          </w:p>
        </w:tc>
      </w:tr>
    </w:tbl>
    <w:p w14:paraId="2A2086F6" w14:textId="77777777" w:rsidR="00F35054" w:rsidRPr="00001618" w:rsidRDefault="00F35054" w:rsidP="00001618">
      <w:pPr>
        <w:tabs>
          <w:tab w:val="left" w:pos="426"/>
          <w:tab w:val="left" w:pos="851"/>
        </w:tabs>
        <w:spacing w:line="276" w:lineRule="auto"/>
        <w:jc w:val="both"/>
        <w:rPr>
          <w:rFonts w:cstheme="minorHAnsi"/>
          <w:strike/>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5324B7AF" w14:textId="77777777" w:rsidTr="00D23E94">
        <w:tc>
          <w:tcPr>
            <w:tcW w:w="5000" w:type="pct"/>
            <w:shd w:val="clear" w:color="auto" w:fill="D9D9D9" w:themeFill="background1" w:themeFillShade="D9"/>
          </w:tcPr>
          <w:p w14:paraId="6C1A9721" w14:textId="374EFFB4" w:rsidR="00F35054" w:rsidRPr="00001618" w:rsidRDefault="00D23E94"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B </w:t>
            </w:r>
            <w:r w:rsidR="00B37A39" w:rsidRPr="00B37A39">
              <w:rPr>
                <w:b/>
                <w:bCs/>
                <w:color w:val="FFFFFF" w:themeColor="background1"/>
                <w:szCs w:val="22"/>
              </w:rPr>
              <w:t xml:space="preserve">– </w:t>
            </w:r>
            <w:r w:rsidRPr="00001618">
              <w:rPr>
                <w:rStyle w:val="lev"/>
                <w:bCs w:val="0"/>
                <w:color w:val="FFFFFF" w:themeColor="background1"/>
                <w:szCs w:val="22"/>
              </w:rPr>
              <w:t>ENGAGEMENT DU TITULAIRE OU DU GROUPEMENT TITULAIRE</w:t>
            </w:r>
          </w:p>
        </w:tc>
      </w:tr>
    </w:tbl>
    <w:p w14:paraId="42A7A797" w14:textId="77777777" w:rsidR="00F35054" w:rsidRPr="00001618" w:rsidRDefault="00F35054" w:rsidP="00001618">
      <w:pPr>
        <w:tabs>
          <w:tab w:val="left" w:pos="851"/>
        </w:tabs>
        <w:spacing w:line="276" w:lineRule="auto"/>
        <w:rPr>
          <w:rFonts w:cstheme="minorHAnsi"/>
          <w:szCs w:val="22"/>
        </w:rPr>
      </w:pPr>
    </w:p>
    <w:p w14:paraId="34D51EBA" w14:textId="77777777" w:rsidR="00F35054" w:rsidRPr="00001618" w:rsidRDefault="00F35054" w:rsidP="00001618">
      <w:pPr>
        <w:pStyle w:val="Titre2"/>
        <w:tabs>
          <w:tab w:val="left" w:pos="851"/>
          <w:tab w:val="left" w:pos="2268"/>
        </w:tabs>
        <w:spacing w:line="276" w:lineRule="auto"/>
        <w:rPr>
          <w:rFonts w:cstheme="minorHAnsi"/>
          <w:i/>
          <w:iCs/>
        </w:rPr>
      </w:pPr>
      <w:r w:rsidRPr="00001618">
        <w:rPr>
          <w:rFonts w:cstheme="minorHAnsi"/>
        </w:rPr>
        <w:t>B1 - Identification et engagement du titulaire ou du groupement titulaire :</w:t>
      </w:r>
    </w:p>
    <w:p w14:paraId="6F089B5C" w14:textId="77777777" w:rsidR="00F35054" w:rsidRPr="00001618" w:rsidRDefault="00F35054" w:rsidP="00001618">
      <w:pPr>
        <w:tabs>
          <w:tab w:val="left" w:pos="851"/>
        </w:tabs>
        <w:spacing w:line="276" w:lineRule="auto"/>
        <w:rPr>
          <w:rFonts w:cstheme="minorHAnsi"/>
          <w:szCs w:val="22"/>
        </w:rPr>
      </w:pPr>
    </w:p>
    <w:p w14:paraId="383D17CD" w14:textId="4315AE5C"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xml:space="preserve">Après avoir pris connaissance des pièces constitutives du marché suivantes : </w:t>
      </w:r>
    </w:p>
    <w:p w14:paraId="1AC6E539"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CCAP ;</w:t>
      </w:r>
    </w:p>
    <w:p w14:paraId="5B5475B3"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CCTP du lot ci-dessus ;</w:t>
      </w:r>
    </w:p>
    <w:p w14:paraId="5234447E"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Les annexes afférentes au CCTP et listées en dernière page de celui-ci ;</w:t>
      </w:r>
    </w:p>
    <w:p w14:paraId="3A348844"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Cahier des Clauses Administratives Générales applicable aux marchés publics de fournitures courantes et de services (CCAG/FCS) ;</w:t>
      </w:r>
    </w:p>
    <w:p w14:paraId="0C5C612A"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 la commande publique ;</w:t>
      </w:r>
    </w:p>
    <w:p w14:paraId="4F082E2C" w14:textId="77777777" w:rsidR="00F35054" w:rsidRPr="00001618" w:rsidRDefault="00F35054" w:rsidP="00001618">
      <w:pPr>
        <w:numPr>
          <w:ilvl w:val="0"/>
          <w:numId w:val="30"/>
        </w:numPr>
        <w:tabs>
          <w:tab w:val="left" w:pos="851"/>
        </w:tabs>
        <w:suppressAutoHyphens/>
        <w:spacing w:line="276" w:lineRule="auto"/>
        <w:jc w:val="both"/>
        <w:rPr>
          <w:rFonts w:cstheme="minorHAnsi"/>
          <w:szCs w:val="22"/>
        </w:rPr>
      </w:pPr>
      <w:r w:rsidRPr="00001618">
        <w:rPr>
          <w:rFonts w:cstheme="minorHAnsi"/>
          <w:szCs w:val="22"/>
        </w:rPr>
        <w:t>Le Code des assurances.</w:t>
      </w:r>
    </w:p>
    <w:p w14:paraId="07E02461" w14:textId="77777777" w:rsidR="00F35054" w:rsidRPr="00001618" w:rsidRDefault="00F35054" w:rsidP="00001618">
      <w:pPr>
        <w:tabs>
          <w:tab w:val="left" w:pos="851"/>
        </w:tabs>
        <w:spacing w:line="276" w:lineRule="auto"/>
        <w:jc w:val="both"/>
        <w:rPr>
          <w:rFonts w:cstheme="minorHAnsi"/>
          <w:szCs w:val="22"/>
        </w:rPr>
      </w:pPr>
    </w:p>
    <w:p w14:paraId="3CE06146"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et conformément à leurs clauses,</w:t>
      </w:r>
    </w:p>
    <w:p w14:paraId="07009193" w14:textId="77777777" w:rsidR="00F35054" w:rsidRPr="00001618" w:rsidRDefault="00F35054" w:rsidP="00001618">
      <w:pPr>
        <w:tabs>
          <w:tab w:val="left" w:pos="851"/>
        </w:tabs>
        <w:spacing w:line="276" w:lineRule="auto"/>
        <w:jc w:val="both"/>
        <w:rPr>
          <w:rFonts w:cstheme="minorHAnsi"/>
          <w:szCs w:val="22"/>
        </w:rPr>
      </w:pPr>
    </w:p>
    <w:p w14:paraId="3BDD7165" w14:textId="77777777" w:rsidR="00F35054" w:rsidRPr="00001618" w:rsidRDefault="00F35054" w:rsidP="00001618">
      <w:pPr>
        <w:tabs>
          <w:tab w:val="left" w:pos="851"/>
        </w:tabs>
        <w:spacing w:line="276" w:lineRule="auto"/>
        <w:ind w:left="851"/>
        <w:jc w:val="both"/>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 signataire</w:t>
      </w:r>
    </w:p>
    <w:p w14:paraId="395403FD" w14:textId="77777777" w:rsidR="00F35054" w:rsidRPr="00001618" w:rsidRDefault="00F35054" w:rsidP="00001618">
      <w:pPr>
        <w:tabs>
          <w:tab w:val="left" w:pos="851"/>
        </w:tabs>
        <w:spacing w:line="276" w:lineRule="auto"/>
        <w:jc w:val="both"/>
        <w:rPr>
          <w:rFonts w:cstheme="minorHAnsi"/>
          <w:szCs w:val="22"/>
        </w:rPr>
      </w:pPr>
    </w:p>
    <w:p w14:paraId="6729C1A5" w14:textId="77777777"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S’engage, sur la base de son offre et pour son propre compte </w:t>
      </w:r>
      <w:r w:rsidRPr="00001618">
        <w:rPr>
          <w:rFonts w:cstheme="minorHAnsi"/>
          <w:b/>
          <w:szCs w:val="22"/>
        </w:rPr>
        <w:t>* </w:t>
      </w:r>
      <w:r w:rsidRPr="00001618">
        <w:rPr>
          <w:rFonts w:cstheme="minorHAnsi"/>
          <w:szCs w:val="22"/>
        </w:rPr>
        <w:t>;</w:t>
      </w:r>
    </w:p>
    <w:p w14:paraId="2A61F0D1" w14:textId="77777777" w:rsidR="00B067CB" w:rsidRPr="00001618" w:rsidRDefault="00B067CB" w:rsidP="00001618">
      <w:pPr>
        <w:tabs>
          <w:tab w:val="left" w:pos="851"/>
        </w:tabs>
        <w:spacing w:line="276" w:lineRule="auto"/>
        <w:ind w:left="1701"/>
        <w:jc w:val="both"/>
        <w:rPr>
          <w:rFonts w:cstheme="minorHAnsi"/>
          <w:szCs w:val="22"/>
        </w:rPr>
      </w:pPr>
    </w:p>
    <w:sdt>
      <w:sdtPr>
        <w:rPr>
          <w:rFonts w:cstheme="minorHAnsi"/>
          <w:b/>
          <w:bCs/>
          <w:szCs w:val="22"/>
        </w:rPr>
        <w:id w:val="-1333980153"/>
        <w:placeholder>
          <w:docPart w:val="1AE49041CF344627B59801E3D35CF05F"/>
        </w:placeholder>
        <w:showingPlcHdr/>
      </w:sdtPr>
      <w:sdtEndPr/>
      <w:sdtContent>
        <w:p w14:paraId="634C7C40" w14:textId="3A50C647" w:rsidR="00F35054"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20445D87" w14:textId="77777777" w:rsidR="00B067CB" w:rsidRPr="00A95EE4" w:rsidRDefault="00A97678" w:rsidP="00162E69">
          <w:pPr>
            <w:shd w:val="clear" w:color="auto" w:fill="DBE5F1" w:themeFill="accent1" w:themeFillTint="33"/>
            <w:tabs>
              <w:tab w:val="left" w:pos="851"/>
            </w:tabs>
            <w:spacing w:line="276" w:lineRule="auto"/>
            <w:jc w:val="both"/>
            <w:rPr>
              <w:rFonts w:cstheme="minorHAnsi"/>
              <w:b/>
              <w:bCs/>
              <w:szCs w:val="22"/>
            </w:rPr>
          </w:pPr>
        </w:p>
      </w:sdtContent>
    </w:sdt>
    <w:p w14:paraId="5C9F0350" w14:textId="77777777" w:rsidR="00B067CB" w:rsidRPr="00001618" w:rsidRDefault="00B067CB" w:rsidP="00001618">
      <w:pPr>
        <w:tabs>
          <w:tab w:val="left" w:pos="851"/>
        </w:tabs>
        <w:spacing w:line="276" w:lineRule="auto"/>
        <w:jc w:val="both"/>
        <w:rPr>
          <w:rFonts w:cstheme="minorHAnsi"/>
          <w:szCs w:val="22"/>
        </w:rPr>
      </w:pPr>
    </w:p>
    <w:p w14:paraId="08478D6D" w14:textId="12AC75D9" w:rsidR="00F35054" w:rsidRPr="00001618" w:rsidRDefault="00F35054" w:rsidP="00001618">
      <w:pPr>
        <w:tabs>
          <w:tab w:val="left" w:pos="851"/>
        </w:tabs>
        <w:spacing w:line="276" w:lineRule="auto"/>
        <w:ind w:left="1701"/>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 xml:space="preserve"> Engage la société </w:t>
      </w:r>
      <w:sdt>
        <w:sdtPr>
          <w:rPr>
            <w:rFonts w:cs="Calibri"/>
            <w:szCs w:val="22"/>
          </w:rPr>
          <w:id w:val="1894074874"/>
          <w:placeholder>
            <w:docPart w:val="4BAE65FD3A644A19B94009D7DA8AE034"/>
          </w:placeholder>
          <w:showingPlcHdr/>
        </w:sdtPr>
        <w:sdtEndPr/>
        <w:sdtContent>
          <w:r w:rsidR="00001618" w:rsidRPr="00001618">
            <w:rPr>
              <w:rFonts w:cs="Calibri"/>
              <w:b/>
              <w:bCs/>
              <w:szCs w:val="22"/>
              <w:u w:val="single"/>
            </w:rPr>
            <w:t xml:space="preserve"> A compléter</w:t>
          </w:r>
        </w:sdtContent>
      </w:sdt>
      <w:r w:rsidR="00001618" w:rsidRPr="00001618">
        <w:rPr>
          <w:rFonts w:cstheme="minorHAnsi"/>
          <w:szCs w:val="22"/>
        </w:rPr>
        <w:t xml:space="preserve"> </w:t>
      </w:r>
      <w:r w:rsidRPr="00001618">
        <w:rPr>
          <w:rFonts w:cstheme="minorHAnsi"/>
          <w:szCs w:val="22"/>
        </w:rPr>
        <w:t xml:space="preserve">sur la base de son offre </w:t>
      </w:r>
      <w:r w:rsidRPr="00001618">
        <w:rPr>
          <w:rFonts w:cstheme="minorHAnsi"/>
          <w:b/>
          <w:szCs w:val="22"/>
        </w:rPr>
        <w:t>* </w:t>
      </w:r>
      <w:r w:rsidRPr="00001618">
        <w:rPr>
          <w:rFonts w:cstheme="minorHAnsi"/>
          <w:szCs w:val="22"/>
        </w:rPr>
        <w:t>;</w:t>
      </w:r>
    </w:p>
    <w:p w14:paraId="4C6EEB19" w14:textId="77777777" w:rsidR="00F35054" w:rsidRPr="00001618" w:rsidRDefault="00F35054" w:rsidP="00001618">
      <w:pPr>
        <w:tabs>
          <w:tab w:val="left" w:pos="851"/>
        </w:tabs>
        <w:spacing w:line="276" w:lineRule="auto"/>
        <w:jc w:val="both"/>
        <w:rPr>
          <w:rFonts w:cstheme="minorHAnsi"/>
          <w:szCs w:val="22"/>
        </w:rPr>
      </w:pPr>
    </w:p>
    <w:sdt>
      <w:sdtPr>
        <w:rPr>
          <w:rFonts w:cstheme="minorHAnsi"/>
          <w:b/>
          <w:bCs/>
          <w:szCs w:val="22"/>
        </w:rPr>
        <w:id w:val="-1396510121"/>
        <w:placeholder>
          <w:docPart w:val="F385F46E907F4ED7B51A5D89DC364F4B"/>
        </w:placeholder>
        <w:showingPlcHdr/>
      </w:sdtPr>
      <w:sdtEndPr/>
      <w:sdtContent>
        <w:p w14:paraId="363F97C7"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0323EDC9" w14:textId="77777777" w:rsidR="00B067CB" w:rsidRPr="00A95EE4" w:rsidRDefault="00A97678" w:rsidP="00162E69">
          <w:pPr>
            <w:shd w:val="clear" w:color="auto" w:fill="DBE5F1" w:themeFill="accent1" w:themeFillTint="33"/>
            <w:tabs>
              <w:tab w:val="left" w:pos="851"/>
            </w:tabs>
            <w:spacing w:line="276" w:lineRule="auto"/>
            <w:jc w:val="both"/>
            <w:rPr>
              <w:rFonts w:cstheme="minorHAnsi"/>
              <w:b/>
              <w:bCs/>
              <w:szCs w:val="22"/>
            </w:rPr>
          </w:pPr>
        </w:p>
      </w:sdtContent>
    </w:sdt>
    <w:p w14:paraId="62788D2B" w14:textId="77777777" w:rsidR="00A95EE4" w:rsidRDefault="00A95EE4" w:rsidP="00001618">
      <w:pPr>
        <w:pStyle w:val="fcase1ertab"/>
        <w:tabs>
          <w:tab w:val="left" w:pos="851"/>
        </w:tabs>
        <w:spacing w:line="276" w:lineRule="auto"/>
        <w:ind w:left="851" w:firstLine="0"/>
        <w:rPr>
          <w:rFonts w:cstheme="minorHAnsi"/>
          <w:b/>
          <w:bCs/>
          <w:szCs w:val="22"/>
        </w:rPr>
      </w:pPr>
    </w:p>
    <w:p w14:paraId="563DF140" w14:textId="20DD3CF7" w:rsidR="00F35054" w:rsidRPr="00001618" w:rsidRDefault="00F35054" w:rsidP="00001618">
      <w:pPr>
        <w:pStyle w:val="fcase1ertab"/>
        <w:tabs>
          <w:tab w:val="left" w:pos="851"/>
        </w:tabs>
        <w:spacing w:line="276" w:lineRule="auto"/>
        <w:ind w:left="851" w:firstLine="0"/>
        <w:rPr>
          <w:rFonts w:cstheme="minorHAnsi"/>
          <w:b/>
          <w:bCs/>
          <w:szCs w:val="22"/>
        </w:rPr>
      </w:pPr>
      <w:r w:rsidRPr="00001618">
        <w:rPr>
          <w:rFonts w:cstheme="minorHAnsi"/>
          <w:b/>
          <w:bCs/>
          <w:szCs w:val="22"/>
        </w:rPr>
        <w:fldChar w:fldCharType="begin">
          <w:ffData>
            <w:name w:val=""/>
            <w:enabled/>
            <w:calcOnExit w:val="0"/>
            <w:checkBox>
              <w:size w:val="20"/>
              <w:default w:val="0"/>
            </w:checkBox>
          </w:ffData>
        </w:fldChar>
      </w:r>
      <w:r w:rsidRPr="00001618">
        <w:rPr>
          <w:rFonts w:cstheme="minorHAnsi"/>
          <w:b/>
          <w:bCs/>
          <w:szCs w:val="22"/>
        </w:rPr>
        <w:instrText xml:space="preserve"> FORMCHECKBOX </w:instrText>
      </w:r>
      <w:r w:rsidRPr="00001618">
        <w:rPr>
          <w:rFonts w:cstheme="minorHAnsi"/>
          <w:b/>
          <w:bCs/>
          <w:szCs w:val="22"/>
        </w:rPr>
      </w:r>
      <w:r w:rsidRPr="00001618">
        <w:rPr>
          <w:rFonts w:cstheme="minorHAnsi"/>
          <w:b/>
          <w:bCs/>
          <w:szCs w:val="22"/>
        </w:rPr>
        <w:fldChar w:fldCharType="separate"/>
      </w:r>
      <w:r w:rsidRPr="00001618">
        <w:rPr>
          <w:rFonts w:cstheme="minorHAnsi"/>
          <w:b/>
          <w:bCs/>
          <w:szCs w:val="22"/>
        </w:rPr>
        <w:fldChar w:fldCharType="end"/>
      </w:r>
      <w:r w:rsidRPr="00001618">
        <w:rPr>
          <w:rFonts w:cstheme="minorHAnsi"/>
          <w:b/>
          <w:bCs/>
          <w:szCs w:val="22"/>
        </w:rPr>
        <w:t xml:space="preserve"> L’ensemble des membres du groupement s’engagent, sur la base de l’offre du groupement *; </w:t>
      </w:r>
    </w:p>
    <w:p w14:paraId="540F75FD" w14:textId="77777777" w:rsidR="00B067CB" w:rsidRPr="00001618" w:rsidRDefault="00B067CB" w:rsidP="00001618">
      <w:pPr>
        <w:pStyle w:val="fcase1ertab"/>
        <w:tabs>
          <w:tab w:val="left" w:pos="851"/>
        </w:tabs>
        <w:spacing w:line="276" w:lineRule="auto"/>
        <w:ind w:left="851" w:firstLine="0"/>
        <w:rPr>
          <w:rFonts w:cstheme="minorHAnsi"/>
          <w:b/>
          <w:bCs/>
          <w:szCs w:val="22"/>
        </w:rPr>
      </w:pPr>
    </w:p>
    <w:sdt>
      <w:sdtPr>
        <w:rPr>
          <w:rFonts w:cstheme="minorHAnsi"/>
          <w:b/>
          <w:bCs/>
          <w:szCs w:val="22"/>
        </w:rPr>
        <w:id w:val="-508672581"/>
        <w:placeholder>
          <w:docPart w:val="DDB79FE78829428F930AF32B01D4C64E"/>
        </w:placeholder>
        <w:showingPlcHdr/>
      </w:sdtPr>
      <w:sdtEndPr/>
      <w:sdtContent>
        <w:p w14:paraId="382F0D29" w14:textId="77777777" w:rsidR="00B067CB" w:rsidRPr="00A95EE4" w:rsidRDefault="00B067CB" w:rsidP="00162E69">
          <w:pPr>
            <w:shd w:val="clear" w:color="auto" w:fill="DBE5F1" w:themeFill="accent1" w:themeFillTint="33"/>
            <w:tabs>
              <w:tab w:val="left" w:pos="851"/>
            </w:tabs>
            <w:spacing w:line="276" w:lineRule="auto"/>
            <w:jc w:val="both"/>
            <w:rPr>
              <w:rFonts w:cstheme="minorHAnsi"/>
              <w:b/>
              <w:bCs/>
              <w:szCs w:val="22"/>
            </w:rPr>
          </w:pPr>
          <w:r w:rsidRPr="00A95EE4">
            <w:rPr>
              <w:rFonts w:cstheme="minorHAnsi"/>
              <w:b/>
              <w:bCs/>
              <w:szCs w:val="22"/>
            </w:rPr>
            <w:t xml:space="preserve">                                                                                                                                           </w:t>
          </w:r>
        </w:p>
        <w:p w14:paraId="4F059C34" w14:textId="77777777" w:rsidR="00B067CB" w:rsidRPr="00A95EE4" w:rsidRDefault="00A97678" w:rsidP="00162E69">
          <w:pPr>
            <w:shd w:val="clear" w:color="auto" w:fill="DBE5F1" w:themeFill="accent1" w:themeFillTint="33"/>
            <w:tabs>
              <w:tab w:val="left" w:pos="851"/>
            </w:tabs>
            <w:spacing w:line="276" w:lineRule="auto"/>
            <w:jc w:val="both"/>
            <w:rPr>
              <w:rFonts w:cstheme="minorHAnsi"/>
              <w:b/>
              <w:bCs/>
              <w:szCs w:val="22"/>
            </w:rPr>
          </w:pPr>
        </w:p>
      </w:sdtContent>
    </w:sdt>
    <w:p w14:paraId="215D15EB" w14:textId="77777777" w:rsidR="00F35054" w:rsidRPr="00001618" w:rsidRDefault="00F35054" w:rsidP="00001618">
      <w:pPr>
        <w:tabs>
          <w:tab w:val="left" w:pos="851"/>
        </w:tabs>
        <w:spacing w:line="276" w:lineRule="auto"/>
        <w:rPr>
          <w:rFonts w:cstheme="minorHAnsi"/>
          <w:szCs w:val="22"/>
        </w:rPr>
      </w:pPr>
    </w:p>
    <w:p w14:paraId="0B1EA0E8" w14:textId="65F4D6F0" w:rsidR="00F35054" w:rsidRDefault="00F35054" w:rsidP="00001618">
      <w:pPr>
        <w:tabs>
          <w:tab w:val="left" w:pos="851"/>
        </w:tabs>
        <w:spacing w:line="276" w:lineRule="auto"/>
        <w:rPr>
          <w:rFonts w:cstheme="minorHAnsi"/>
          <w:i/>
          <w:iCs/>
          <w:szCs w:val="22"/>
        </w:rPr>
      </w:pPr>
      <w:r w:rsidRPr="00001618">
        <w:rPr>
          <w:rFonts w:cstheme="minorHAnsi"/>
          <w:b/>
          <w:i/>
          <w:szCs w:val="22"/>
        </w:rPr>
        <w:t xml:space="preserve">(*) </w:t>
      </w:r>
      <w:r w:rsidRPr="00001618">
        <w:rPr>
          <w:rFonts w:cstheme="minorHAnsi"/>
          <w:i/>
          <w:szCs w:val="22"/>
        </w:rPr>
        <w:t>Indiquer le nom commercial et la dénomination sociale du candidat, ou de chaque membre du groupement, les adresses de son établissement et de son siège social (si elle est différente de celle de l’établissement), son adresse électronique, ses numéros de téléphone et de télécopie et son numéro Siret.</w:t>
      </w:r>
    </w:p>
    <w:p w14:paraId="58F33495" w14:textId="77777777" w:rsidR="00001618" w:rsidRPr="00001618" w:rsidRDefault="00001618" w:rsidP="00001618">
      <w:pPr>
        <w:tabs>
          <w:tab w:val="left" w:pos="851"/>
        </w:tabs>
        <w:spacing w:line="276" w:lineRule="auto"/>
        <w:rPr>
          <w:rFonts w:cstheme="minorHAnsi"/>
          <w:szCs w:val="22"/>
        </w:rPr>
      </w:pPr>
    </w:p>
    <w:p w14:paraId="3D40CA88" w14:textId="053517E4" w:rsidR="00F35054" w:rsidRPr="00001618" w:rsidRDefault="00F35054" w:rsidP="00001618">
      <w:pPr>
        <w:jc w:val="center"/>
        <w:rPr>
          <w:b/>
          <w:bCs/>
          <w:u w:val="double"/>
        </w:rPr>
      </w:pPr>
      <w:r w:rsidRPr="00001618">
        <w:rPr>
          <w:b/>
          <w:bCs/>
          <w:u w:val="double"/>
        </w:rPr>
        <w:t>TOUT ACTE D’ENGAGEMENT MODIFIE PAR LE CANDIDAT NE SERA PAS RECEVABLE</w:t>
      </w:r>
    </w:p>
    <w:p w14:paraId="79A687D0" w14:textId="77777777" w:rsidR="00F35054" w:rsidRPr="00001618" w:rsidRDefault="00F35054" w:rsidP="00001618">
      <w:pPr>
        <w:pStyle w:val="fcase1ertab"/>
        <w:tabs>
          <w:tab w:val="left" w:pos="851"/>
        </w:tabs>
        <w:spacing w:line="276" w:lineRule="auto"/>
        <w:ind w:left="0" w:firstLine="0"/>
        <w:rPr>
          <w:rFonts w:cstheme="minorHAnsi"/>
          <w:szCs w:val="22"/>
        </w:rPr>
      </w:pPr>
    </w:p>
    <w:p w14:paraId="04B5308D" w14:textId="77777777" w:rsidR="00F35054" w:rsidRPr="00AB1C6B" w:rsidRDefault="00F35054" w:rsidP="00001618">
      <w:pPr>
        <w:pStyle w:val="fcase1ertab"/>
        <w:tabs>
          <w:tab w:val="left" w:pos="851"/>
        </w:tabs>
        <w:spacing w:line="276" w:lineRule="auto"/>
        <w:ind w:left="0" w:firstLine="0"/>
        <w:rPr>
          <w:rFonts w:cstheme="minorHAnsi"/>
          <w:bCs/>
          <w:szCs w:val="22"/>
        </w:rPr>
      </w:pPr>
      <w:r w:rsidRPr="00AB1C6B">
        <w:rPr>
          <w:rFonts w:cstheme="minorHAnsi"/>
          <w:bCs/>
          <w:szCs w:val="22"/>
        </w:rPr>
        <w:t>à livrer les fournitures demandées ou à exécuter les prestations demandées :</w:t>
      </w:r>
    </w:p>
    <w:p w14:paraId="3614399C" w14:textId="77777777" w:rsidR="00F35054" w:rsidRPr="00001618" w:rsidRDefault="00F35054" w:rsidP="00001618">
      <w:pPr>
        <w:pStyle w:val="fcase1ertab"/>
        <w:tabs>
          <w:tab w:val="left" w:pos="851"/>
        </w:tabs>
        <w:spacing w:line="276" w:lineRule="auto"/>
        <w:ind w:left="0" w:firstLine="0"/>
        <w:rPr>
          <w:rFonts w:cstheme="minorHAnsi"/>
          <w:szCs w:val="22"/>
        </w:rPr>
      </w:pPr>
    </w:p>
    <w:p w14:paraId="40F2EBD7" w14:textId="1A64707E" w:rsidR="00213C8E" w:rsidRDefault="00467773" w:rsidP="00001618">
      <w:pPr>
        <w:pStyle w:val="fcase1ertab"/>
        <w:tabs>
          <w:tab w:val="clear" w:pos="426"/>
          <w:tab w:val="left" w:pos="851"/>
        </w:tabs>
        <w:spacing w:line="276" w:lineRule="auto"/>
        <w:ind w:left="0" w:firstLine="709"/>
        <w:rPr>
          <w:rFonts w:cstheme="minorHAnsi"/>
          <w:szCs w:val="22"/>
        </w:rPr>
      </w:pPr>
      <w:r>
        <w:rPr>
          <w:rFonts w:cstheme="minorHAnsi"/>
          <w:szCs w:val="22"/>
        </w:rPr>
        <w:fldChar w:fldCharType="begin">
          <w:ffData>
            <w:name w:val=""/>
            <w:enabled/>
            <w:calcOnExit w:val="0"/>
            <w:checkBox>
              <w:size w:val="20"/>
              <w:default w:val="1"/>
            </w:checkBox>
          </w:ffData>
        </w:fldChar>
      </w:r>
      <w:r>
        <w:rPr>
          <w:rFonts w:cstheme="minorHAnsi"/>
          <w:szCs w:val="22"/>
        </w:rPr>
        <w:instrText xml:space="preserve"> FORMCHECKBOX </w:instrText>
      </w:r>
      <w:r>
        <w:rPr>
          <w:rFonts w:cstheme="minorHAnsi"/>
          <w:szCs w:val="22"/>
        </w:rPr>
      </w:r>
      <w:r>
        <w:rPr>
          <w:rFonts w:cstheme="minorHAnsi"/>
          <w:szCs w:val="22"/>
        </w:rPr>
        <w:fldChar w:fldCharType="separate"/>
      </w:r>
      <w:r>
        <w:rPr>
          <w:rFonts w:cstheme="minorHAnsi"/>
          <w:szCs w:val="22"/>
        </w:rPr>
        <w:fldChar w:fldCharType="end"/>
      </w:r>
      <w:r w:rsidR="00F35054" w:rsidRPr="00001618">
        <w:rPr>
          <w:rFonts w:cstheme="minorHAnsi"/>
          <w:szCs w:val="22"/>
        </w:rPr>
        <w:t xml:space="preserve"> Aux prix indiqués ci-dessous </w:t>
      </w:r>
      <w:r w:rsidR="00F35054" w:rsidRPr="00001618">
        <w:rPr>
          <w:rFonts w:cstheme="minorHAnsi"/>
          <w:szCs w:val="22"/>
          <w:u w:val="single"/>
        </w:rPr>
        <w:t>(aucune modification ne sera apportée par le candidat sur les tableaux ci-dessous)</w:t>
      </w:r>
      <w:r w:rsidR="00F35054" w:rsidRPr="00001618">
        <w:rPr>
          <w:rFonts w:cstheme="minorHAnsi"/>
          <w:szCs w:val="22"/>
        </w:rPr>
        <w:t> ;</w:t>
      </w:r>
    </w:p>
    <w:p w14:paraId="32FBEC19" w14:textId="77777777" w:rsidR="008B1481" w:rsidRDefault="008B1481" w:rsidP="00001618">
      <w:pPr>
        <w:pStyle w:val="fcase1ertab"/>
        <w:tabs>
          <w:tab w:val="clear" w:pos="426"/>
          <w:tab w:val="left" w:pos="851"/>
        </w:tabs>
        <w:spacing w:line="276" w:lineRule="auto"/>
        <w:ind w:left="0" w:firstLine="709"/>
        <w:rPr>
          <w:rFonts w:cstheme="minorHAnsi"/>
          <w:szCs w:val="22"/>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18"/>
        <w:gridCol w:w="4502"/>
      </w:tblGrid>
      <w:tr w:rsidR="008B1481" w:rsidRPr="00BB3027" w14:paraId="6EA560B5" w14:textId="77777777" w:rsidTr="00587F32">
        <w:trPr>
          <w:trHeight w:val="850"/>
          <w:tblCellSpacing w:w="15" w:type="dxa"/>
        </w:trPr>
        <w:tc>
          <w:tcPr>
            <w:tcW w:w="4966" w:type="pct"/>
            <w:gridSpan w:val="2"/>
            <w:vAlign w:val="center"/>
            <w:hideMark/>
          </w:tcPr>
          <w:p w14:paraId="74C2C250" w14:textId="77777777" w:rsidR="008B1481" w:rsidRPr="00BB3027" w:rsidRDefault="008B1481" w:rsidP="00587F32">
            <w:pPr>
              <w:rPr>
                <w:rFonts w:cstheme="minorHAnsi"/>
                <w:szCs w:val="22"/>
              </w:rPr>
            </w:pPr>
            <w:r w:rsidRPr="00BB3027">
              <w:rPr>
                <w:rFonts w:cstheme="minorHAnsi"/>
                <w:color w:val="1F497D" w:themeColor="text2"/>
                <w:szCs w:val="22"/>
              </w:rPr>
              <w:fldChar w:fldCharType="begin">
                <w:ffData>
                  <w:name w:val=""/>
                  <w:enabled/>
                  <w:calcOnExit w:val="0"/>
                  <w:checkBox>
                    <w:size w:val="20"/>
                    <w:default w:val="1"/>
                  </w:checkBox>
                </w:ffData>
              </w:fldChar>
            </w:r>
            <w:r w:rsidRPr="00BB3027">
              <w:rPr>
                <w:rFonts w:cstheme="minorHAnsi"/>
                <w:color w:val="1F497D" w:themeColor="text2"/>
                <w:szCs w:val="22"/>
              </w:rPr>
              <w:instrText xml:space="preserve"> FORMCHECKBOX </w:instrText>
            </w:r>
            <w:r w:rsidRPr="00BB3027">
              <w:rPr>
                <w:rFonts w:cstheme="minorHAnsi"/>
                <w:color w:val="1F497D" w:themeColor="text2"/>
                <w:szCs w:val="22"/>
              </w:rPr>
            </w:r>
            <w:r w:rsidRPr="00BB3027">
              <w:rPr>
                <w:rFonts w:cstheme="minorHAnsi"/>
                <w:color w:val="1F497D" w:themeColor="text2"/>
                <w:szCs w:val="22"/>
              </w:rPr>
              <w:fldChar w:fldCharType="separate"/>
            </w:r>
            <w:r w:rsidRPr="00BB3027">
              <w:rPr>
                <w:rFonts w:cstheme="minorHAnsi"/>
                <w:color w:val="1F497D" w:themeColor="text2"/>
                <w:szCs w:val="22"/>
              </w:rPr>
              <w:fldChar w:fldCharType="end"/>
            </w:r>
            <w:r w:rsidRPr="00BB3027">
              <w:rPr>
                <w:rFonts w:cstheme="minorHAnsi"/>
                <w:color w:val="1F497D" w:themeColor="text2"/>
                <w:szCs w:val="22"/>
              </w:rPr>
              <w:t xml:space="preserve"> Assiette de tarification</w:t>
            </w:r>
            <w:r>
              <w:rPr>
                <w:rFonts w:cstheme="minorHAnsi"/>
                <w:color w:val="1F497D" w:themeColor="text2"/>
                <w:szCs w:val="22"/>
              </w:rPr>
              <w:t> : masse salariale en euros</w:t>
            </w:r>
          </w:p>
        </w:tc>
      </w:tr>
      <w:tr w:rsidR="00F665E3" w:rsidRPr="00987E4F" w14:paraId="3D77168C" w14:textId="77777777" w:rsidTr="00F665E3">
        <w:trPr>
          <w:trHeight w:val="850"/>
          <w:tblCellSpacing w:w="15" w:type="dxa"/>
        </w:trPr>
        <w:tc>
          <w:tcPr>
            <w:tcW w:w="2459" w:type="pct"/>
            <w:vAlign w:val="center"/>
          </w:tcPr>
          <w:p w14:paraId="597C0473" w14:textId="6B8BEF03" w:rsidR="00F665E3" w:rsidRPr="00987E4F" w:rsidRDefault="00F665E3" w:rsidP="00F665E3">
            <w:pPr>
              <w:rPr>
                <w:rFonts w:cstheme="minorHAnsi"/>
                <w:b/>
                <w:bCs/>
                <w:szCs w:val="22"/>
                <w:highlight w:val="yellow"/>
              </w:rPr>
            </w:pPr>
            <w:r>
              <w:rPr>
                <w:rFonts w:cstheme="minorHAnsi"/>
                <w:b/>
                <w:bCs/>
                <w:szCs w:val="22"/>
              </w:rPr>
              <w:t>COMMUNE</w:t>
            </w:r>
          </w:p>
        </w:tc>
        <w:tc>
          <w:tcPr>
            <w:tcW w:w="2490" w:type="pct"/>
            <w:vAlign w:val="center"/>
          </w:tcPr>
          <w:p w14:paraId="05C3A3FF" w14:textId="7C22A23C" w:rsidR="00F665E3" w:rsidRPr="00987E4F" w:rsidRDefault="00F665E3" w:rsidP="00F665E3">
            <w:pPr>
              <w:rPr>
                <w:rFonts w:cstheme="minorHAnsi"/>
                <w:b/>
                <w:bCs/>
                <w:szCs w:val="22"/>
                <w:highlight w:val="yellow"/>
              </w:rPr>
            </w:pPr>
            <w:r>
              <w:rPr>
                <w:rFonts w:cstheme="minorHAnsi"/>
                <w:b/>
                <w:bCs/>
                <w:szCs w:val="22"/>
              </w:rPr>
              <w:t>Masse salariale 2025  : 2 463 185 €</w:t>
            </w:r>
          </w:p>
        </w:tc>
      </w:tr>
      <w:tr w:rsidR="00F665E3" w:rsidRPr="00BB3027" w14:paraId="713E5C93" w14:textId="77777777" w:rsidTr="00F665E3">
        <w:trPr>
          <w:trHeight w:val="850"/>
          <w:tblCellSpacing w:w="15" w:type="dxa"/>
        </w:trPr>
        <w:tc>
          <w:tcPr>
            <w:tcW w:w="2459" w:type="pct"/>
            <w:vAlign w:val="center"/>
          </w:tcPr>
          <w:p w14:paraId="1CA8D972" w14:textId="1D2A4282" w:rsidR="00F665E3" w:rsidRPr="00987E4F" w:rsidRDefault="00F665E3" w:rsidP="00F665E3">
            <w:pPr>
              <w:rPr>
                <w:rFonts w:ascii="Arial" w:hAnsi="Arial" w:cs="Arial"/>
                <w:b/>
                <w:bCs/>
                <w:szCs w:val="22"/>
                <w:highlight w:val="yellow"/>
              </w:rPr>
            </w:pPr>
            <w:r>
              <w:rPr>
                <w:rFonts w:ascii="Arial" w:hAnsi="Arial" w:cs="Arial"/>
                <w:b/>
                <w:bCs/>
                <w:szCs w:val="22"/>
              </w:rPr>
              <w:t>CCAS</w:t>
            </w:r>
          </w:p>
        </w:tc>
        <w:tc>
          <w:tcPr>
            <w:tcW w:w="2490" w:type="pct"/>
            <w:vAlign w:val="center"/>
          </w:tcPr>
          <w:p w14:paraId="14AAA310" w14:textId="147768D9" w:rsidR="00F665E3" w:rsidRPr="00987E4F" w:rsidRDefault="00F665E3" w:rsidP="00F665E3">
            <w:pPr>
              <w:rPr>
                <w:rFonts w:cstheme="minorHAnsi"/>
                <w:b/>
                <w:bCs/>
                <w:szCs w:val="22"/>
                <w:highlight w:val="yellow"/>
              </w:rPr>
            </w:pPr>
            <w:r>
              <w:rPr>
                <w:rFonts w:cstheme="minorHAnsi"/>
                <w:b/>
                <w:bCs/>
                <w:szCs w:val="22"/>
              </w:rPr>
              <w:t xml:space="preserve"> Masse salariale 2025  : 190 665 €</w:t>
            </w:r>
          </w:p>
        </w:tc>
      </w:tr>
    </w:tbl>
    <w:p w14:paraId="0EAFF506" w14:textId="77777777" w:rsidR="00467773" w:rsidRDefault="00467773" w:rsidP="00AB1C6B">
      <w:pPr>
        <w:rPr>
          <w:rFonts w:cstheme="minorHAnsi"/>
          <w:b/>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60"/>
        <w:gridCol w:w="2630"/>
        <w:gridCol w:w="2630"/>
      </w:tblGrid>
      <w:tr w:rsidR="00AB1C6B" w:rsidRPr="009F59EC" w14:paraId="40BC66B6" w14:textId="77777777" w:rsidTr="008B1481">
        <w:trPr>
          <w:trHeight w:val="1064"/>
          <w:tblHeader/>
          <w:tblCellSpacing w:w="15" w:type="dxa"/>
        </w:trPr>
        <w:tc>
          <w:tcPr>
            <w:tcW w:w="0" w:type="auto"/>
            <w:vMerge w:val="restart"/>
            <w:shd w:val="clear" w:color="auto" w:fill="365F91" w:themeFill="accent1" w:themeFillShade="BF"/>
            <w:vAlign w:val="center"/>
            <w:hideMark/>
          </w:tcPr>
          <w:p w14:paraId="337FA007" w14:textId="77777777" w:rsidR="00AB1C6B" w:rsidRPr="009F59EC" w:rsidRDefault="00AB1C6B" w:rsidP="00AB1C6B">
            <w:pPr>
              <w:rPr>
                <w:rFonts w:cstheme="minorHAnsi"/>
                <w:b/>
                <w:bCs/>
                <w:color w:val="FFFFFF" w:themeColor="background1"/>
                <w:sz w:val="24"/>
                <w:szCs w:val="24"/>
              </w:rPr>
            </w:pPr>
            <w:r w:rsidRPr="009F59EC">
              <w:rPr>
                <w:rFonts w:cstheme="minorHAnsi"/>
                <w:b/>
                <w:bCs/>
                <w:color w:val="FFFFFF" w:themeColor="background1"/>
                <w:sz w:val="24"/>
                <w:szCs w:val="24"/>
              </w:rPr>
              <w:t xml:space="preserve">SOLUTION DE BASE </w:t>
            </w:r>
          </w:p>
          <w:p w14:paraId="47A395A8" w14:textId="169A2B66" w:rsidR="00AB1C6B" w:rsidRPr="009F59EC" w:rsidRDefault="00AB1C6B" w:rsidP="00AB1C6B">
            <w:pPr>
              <w:rPr>
                <w:rFonts w:cstheme="minorHAnsi"/>
                <w:b/>
                <w:bCs/>
                <w:color w:val="FFFFFF" w:themeColor="background1"/>
                <w:sz w:val="24"/>
                <w:szCs w:val="24"/>
              </w:rPr>
            </w:pPr>
            <w:r w:rsidRPr="009F59EC">
              <w:rPr>
                <w:rFonts w:cstheme="minorHAnsi"/>
                <w:b/>
                <w:bCs/>
                <w:color w:val="FFFFFF" w:themeColor="background1"/>
                <w:sz w:val="24"/>
                <w:szCs w:val="24"/>
              </w:rPr>
              <w:t>(Franchises stipulées au C.C.T.P.)</w:t>
            </w:r>
          </w:p>
        </w:tc>
        <w:tc>
          <w:tcPr>
            <w:tcW w:w="5215" w:type="dxa"/>
            <w:gridSpan w:val="2"/>
            <w:shd w:val="clear" w:color="auto" w:fill="365F91" w:themeFill="accent1" w:themeFillShade="BF"/>
            <w:vAlign w:val="center"/>
            <w:hideMark/>
          </w:tcPr>
          <w:p w14:paraId="37BD726B" w14:textId="77777777" w:rsidR="00AB1C6B" w:rsidRPr="009F59EC" w:rsidRDefault="00AB1C6B" w:rsidP="00AB1C6B">
            <w:pPr>
              <w:jc w:val="center"/>
              <w:rPr>
                <w:rFonts w:cstheme="minorHAnsi"/>
                <w:b/>
                <w:bCs/>
                <w:color w:val="FFFFFF" w:themeColor="background1"/>
                <w:sz w:val="24"/>
                <w:szCs w:val="24"/>
              </w:rPr>
            </w:pPr>
            <w:r w:rsidRPr="009F59EC">
              <w:rPr>
                <w:rFonts w:cstheme="minorHAnsi"/>
                <w:b/>
                <w:bCs/>
                <w:color w:val="FFFFFF" w:themeColor="background1"/>
                <w:sz w:val="24"/>
                <w:szCs w:val="24"/>
              </w:rPr>
              <w:t>MONTANT DE L’OFFRE EXPRIMEE EN EUROS</w:t>
            </w:r>
          </w:p>
          <w:p w14:paraId="4B6D7207" w14:textId="6FA7D97C" w:rsidR="008B1481" w:rsidRPr="009F59EC" w:rsidRDefault="008B1481" w:rsidP="00AB1C6B">
            <w:pPr>
              <w:jc w:val="center"/>
              <w:rPr>
                <w:rFonts w:cstheme="minorHAnsi"/>
                <w:b/>
                <w:bCs/>
                <w:color w:val="FFFFFF" w:themeColor="background1"/>
                <w:sz w:val="24"/>
                <w:szCs w:val="24"/>
              </w:rPr>
            </w:pPr>
            <w:r w:rsidRPr="009F59EC">
              <w:rPr>
                <w:rFonts w:cstheme="minorHAnsi"/>
                <w:b/>
                <w:bCs/>
                <w:color w:val="FFFFFF" w:themeColor="background1"/>
                <w:sz w:val="24"/>
                <w:szCs w:val="24"/>
              </w:rPr>
              <w:t xml:space="preserve">TOUTES TAXES D’ASSURANCES COMPRISES ET FRAIS </w:t>
            </w:r>
          </w:p>
        </w:tc>
      </w:tr>
      <w:tr w:rsidR="00AB1C6B" w:rsidRPr="009F59EC" w14:paraId="62E410D0" w14:textId="77777777" w:rsidTr="008B1481">
        <w:trPr>
          <w:trHeight w:val="1064"/>
          <w:tblCellSpacing w:w="15" w:type="dxa"/>
        </w:trPr>
        <w:tc>
          <w:tcPr>
            <w:tcW w:w="0" w:type="auto"/>
            <w:vMerge/>
            <w:shd w:val="clear" w:color="auto" w:fill="365F91" w:themeFill="accent1" w:themeFillShade="BF"/>
            <w:vAlign w:val="center"/>
            <w:hideMark/>
          </w:tcPr>
          <w:p w14:paraId="16BD2ABD" w14:textId="422AFA52" w:rsidR="00AB1C6B" w:rsidRPr="009F59EC" w:rsidRDefault="00AB1C6B" w:rsidP="00AB1C6B">
            <w:pPr>
              <w:rPr>
                <w:rFonts w:cstheme="minorHAnsi"/>
                <w:b/>
                <w:color w:val="FFFFFF" w:themeColor="background1"/>
                <w:sz w:val="24"/>
                <w:szCs w:val="24"/>
              </w:rPr>
            </w:pPr>
          </w:p>
        </w:tc>
        <w:tc>
          <w:tcPr>
            <w:tcW w:w="2600" w:type="dxa"/>
            <w:shd w:val="clear" w:color="auto" w:fill="365F91" w:themeFill="accent1" w:themeFillShade="BF"/>
            <w:vAlign w:val="center"/>
            <w:hideMark/>
          </w:tcPr>
          <w:p w14:paraId="721D473C" w14:textId="765264CF" w:rsidR="00AB1C6B" w:rsidRPr="009F59EC" w:rsidRDefault="008B1481" w:rsidP="00AB1C6B">
            <w:pPr>
              <w:jc w:val="center"/>
              <w:rPr>
                <w:rFonts w:cstheme="minorHAnsi"/>
                <w:b/>
                <w:color w:val="FFFFFF" w:themeColor="background1"/>
                <w:sz w:val="24"/>
                <w:szCs w:val="24"/>
              </w:rPr>
            </w:pPr>
            <w:r w:rsidRPr="009F59EC">
              <w:rPr>
                <w:rFonts w:cstheme="minorHAnsi"/>
                <w:b/>
                <w:bCs/>
                <w:color w:val="FFFFFF" w:themeColor="background1"/>
                <w:sz w:val="24"/>
                <w:szCs w:val="24"/>
              </w:rPr>
              <w:t>COMMUNE</w:t>
            </w:r>
          </w:p>
        </w:tc>
        <w:tc>
          <w:tcPr>
            <w:tcW w:w="2585" w:type="dxa"/>
            <w:shd w:val="clear" w:color="auto" w:fill="365F91" w:themeFill="accent1" w:themeFillShade="BF"/>
            <w:vAlign w:val="center"/>
            <w:hideMark/>
          </w:tcPr>
          <w:p w14:paraId="6842B9F0" w14:textId="08B2EC7D" w:rsidR="00AB1C6B" w:rsidRPr="009F59EC" w:rsidRDefault="008B1481" w:rsidP="00AB1C6B">
            <w:pPr>
              <w:jc w:val="center"/>
              <w:rPr>
                <w:rFonts w:cstheme="minorHAnsi"/>
                <w:b/>
                <w:color w:val="FFFFFF" w:themeColor="background1"/>
                <w:sz w:val="24"/>
                <w:szCs w:val="24"/>
              </w:rPr>
            </w:pPr>
            <w:r w:rsidRPr="009F59EC">
              <w:rPr>
                <w:rFonts w:cstheme="minorHAnsi"/>
                <w:b/>
                <w:bCs/>
                <w:color w:val="FFFFFF" w:themeColor="background1"/>
                <w:sz w:val="24"/>
                <w:szCs w:val="24"/>
              </w:rPr>
              <w:t>CCAS</w:t>
            </w:r>
          </w:p>
        </w:tc>
      </w:tr>
      <w:tr w:rsidR="00AB1C6B" w:rsidRPr="009F59EC" w14:paraId="41C3308C" w14:textId="77777777" w:rsidTr="008B1481">
        <w:trPr>
          <w:trHeight w:val="1064"/>
          <w:tblCellSpacing w:w="15" w:type="dxa"/>
        </w:trPr>
        <w:tc>
          <w:tcPr>
            <w:tcW w:w="0" w:type="auto"/>
            <w:vAlign w:val="center"/>
            <w:hideMark/>
          </w:tcPr>
          <w:p w14:paraId="6265F997" w14:textId="0B973BF2" w:rsidR="00AB1C6B" w:rsidRPr="009F59EC" w:rsidRDefault="00AB1C6B" w:rsidP="00A30FDC">
            <w:pPr>
              <w:jc w:val="both"/>
              <w:rPr>
                <w:rFonts w:cstheme="minorHAnsi"/>
                <w:b/>
                <w:sz w:val="24"/>
                <w:szCs w:val="24"/>
              </w:rPr>
            </w:pPr>
            <w:r w:rsidRPr="009F59EC">
              <w:rPr>
                <w:rFonts w:cstheme="minorHAnsi"/>
                <w:b/>
                <w:bCs/>
                <w:sz w:val="24"/>
                <w:szCs w:val="24"/>
              </w:rPr>
              <w:t xml:space="preserve">A) Prime annuelle </w:t>
            </w:r>
            <w:r w:rsidRPr="009F59EC">
              <w:rPr>
                <w:rFonts w:cstheme="minorHAnsi"/>
                <w:sz w:val="24"/>
                <w:szCs w:val="24"/>
              </w:rPr>
              <w:t>résultant de l’application du taux de révision unitaire multiplié</w:t>
            </w:r>
            <w:r w:rsidR="00B37A39" w:rsidRPr="009F59EC">
              <w:rPr>
                <w:rFonts w:cstheme="minorHAnsi"/>
                <w:sz w:val="24"/>
                <w:szCs w:val="24"/>
              </w:rPr>
              <w:t>e</w:t>
            </w:r>
            <w:r w:rsidRPr="009F59EC">
              <w:rPr>
                <w:rFonts w:cstheme="minorHAnsi"/>
                <w:sz w:val="24"/>
                <w:szCs w:val="24"/>
              </w:rPr>
              <w:t xml:space="preserve"> par l’assiette tarifaire déclarée</w:t>
            </w:r>
            <w:r w:rsidR="009F59EC" w:rsidRPr="009F59EC">
              <w:rPr>
                <w:rFonts w:cstheme="minorHAnsi"/>
                <w:sz w:val="24"/>
                <w:szCs w:val="24"/>
              </w:rPr>
              <w:t>.</w:t>
            </w:r>
          </w:p>
        </w:tc>
        <w:tc>
          <w:tcPr>
            <w:tcW w:w="2600" w:type="dxa"/>
            <w:vAlign w:val="center"/>
          </w:tcPr>
          <w:p w14:paraId="7D25039F" w14:textId="6D8552F5"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1976334722"/>
                <w:placeholder>
                  <w:docPart w:val="E58FE862CB3442B6B85915865A2074A6"/>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c>
          <w:tcPr>
            <w:tcW w:w="2585" w:type="dxa"/>
            <w:vAlign w:val="center"/>
          </w:tcPr>
          <w:p w14:paraId="1008EEF0" w14:textId="67829FC0"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610782937"/>
                <w:placeholder>
                  <w:docPart w:val="8BEDA29D37C04AE3B6B0AB1444C60E70"/>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r>
      <w:tr w:rsidR="00AB1C6B" w:rsidRPr="009F59EC" w14:paraId="2A3B9996" w14:textId="77777777" w:rsidTr="008B1481">
        <w:trPr>
          <w:trHeight w:val="1064"/>
          <w:tblCellSpacing w:w="15" w:type="dxa"/>
        </w:trPr>
        <w:tc>
          <w:tcPr>
            <w:tcW w:w="0" w:type="auto"/>
            <w:vAlign w:val="center"/>
            <w:hideMark/>
          </w:tcPr>
          <w:p w14:paraId="782A5002" w14:textId="43E36F02" w:rsidR="00AB1C6B" w:rsidRPr="009F59EC" w:rsidRDefault="00AB1C6B" w:rsidP="00A30FDC">
            <w:pPr>
              <w:jc w:val="both"/>
              <w:rPr>
                <w:rFonts w:cstheme="minorHAnsi"/>
                <w:b/>
                <w:sz w:val="24"/>
                <w:szCs w:val="24"/>
              </w:rPr>
            </w:pPr>
            <w:r w:rsidRPr="009F59EC">
              <w:rPr>
                <w:rFonts w:cstheme="minorHAnsi"/>
                <w:b/>
                <w:bCs/>
                <w:sz w:val="24"/>
                <w:szCs w:val="24"/>
              </w:rPr>
              <w:lastRenderedPageBreak/>
              <w:t xml:space="preserve">B) Honoraires annuels de gestion, </w:t>
            </w:r>
            <w:r w:rsidRPr="009F59EC">
              <w:rPr>
                <w:rFonts w:cstheme="minorHAnsi"/>
                <w:sz w:val="24"/>
                <w:szCs w:val="24"/>
              </w:rPr>
              <w:t>le cas échéant</w:t>
            </w:r>
            <w:r w:rsidR="009F59EC" w:rsidRPr="009F59EC">
              <w:rPr>
                <w:rFonts w:cstheme="minorHAnsi"/>
                <w:sz w:val="24"/>
                <w:szCs w:val="24"/>
              </w:rPr>
              <w:t>.</w:t>
            </w:r>
          </w:p>
        </w:tc>
        <w:tc>
          <w:tcPr>
            <w:tcW w:w="2600" w:type="dxa"/>
            <w:vAlign w:val="center"/>
          </w:tcPr>
          <w:p w14:paraId="0A4C652D" w14:textId="020B4698"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2130426468"/>
                <w:placeholder>
                  <w:docPart w:val="401B4F45B5194E4F866830662F1944CB"/>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c>
          <w:tcPr>
            <w:tcW w:w="2585" w:type="dxa"/>
            <w:vAlign w:val="center"/>
          </w:tcPr>
          <w:p w14:paraId="2FD219FC" w14:textId="75832198"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1381986123"/>
                <w:placeholder>
                  <w:docPart w:val="110422ECE7CB4956B582E9A8641CAE9A"/>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r>
      <w:tr w:rsidR="00AB1C6B" w:rsidRPr="009F59EC" w14:paraId="53C04F63" w14:textId="77777777" w:rsidTr="008B1481">
        <w:trPr>
          <w:trHeight w:val="1064"/>
          <w:tblCellSpacing w:w="15" w:type="dxa"/>
        </w:trPr>
        <w:tc>
          <w:tcPr>
            <w:tcW w:w="0" w:type="auto"/>
            <w:vAlign w:val="center"/>
            <w:hideMark/>
          </w:tcPr>
          <w:p w14:paraId="4B7FDC71" w14:textId="07266D22" w:rsidR="00AB1C6B" w:rsidRPr="009F59EC" w:rsidRDefault="00AB1C6B" w:rsidP="00A30FDC">
            <w:pPr>
              <w:jc w:val="both"/>
              <w:rPr>
                <w:rFonts w:cstheme="minorHAnsi"/>
                <w:b/>
                <w:sz w:val="24"/>
                <w:szCs w:val="24"/>
              </w:rPr>
            </w:pPr>
            <w:r w:rsidRPr="009F59EC">
              <w:rPr>
                <w:rFonts w:cstheme="minorHAnsi"/>
                <w:b/>
                <w:bCs/>
                <w:sz w:val="24"/>
                <w:szCs w:val="24"/>
              </w:rPr>
              <w:t>C) Taux de révision unitaire appliqué à l’assiette tarifaire déclarée</w:t>
            </w:r>
            <w:r w:rsidR="009F59EC" w:rsidRPr="009F59EC">
              <w:rPr>
                <w:rFonts w:cstheme="minorHAnsi"/>
                <w:b/>
                <w:bCs/>
                <w:sz w:val="24"/>
                <w:szCs w:val="24"/>
              </w:rPr>
              <w:t>.</w:t>
            </w:r>
          </w:p>
        </w:tc>
        <w:tc>
          <w:tcPr>
            <w:tcW w:w="2600" w:type="dxa"/>
            <w:vAlign w:val="center"/>
          </w:tcPr>
          <w:p w14:paraId="0338C9CD" w14:textId="45D0EEAE"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1839347691"/>
                <w:placeholder>
                  <w:docPart w:val="AFA8390743224C5BB326B17A97D99AA7"/>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c>
          <w:tcPr>
            <w:tcW w:w="2585" w:type="dxa"/>
            <w:vAlign w:val="center"/>
          </w:tcPr>
          <w:p w14:paraId="34A25C6B" w14:textId="7A60D2F8" w:rsidR="00AB1C6B"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173935224"/>
                <w:placeholder>
                  <w:docPart w:val="894A90CEC28D4B2BA0FA192FFF29BE9B"/>
                </w:placeholder>
                <w:showingPlcHdr/>
              </w:sdtPr>
              <w:sdtEndPr/>
              <w:sdtContent>
                <w:r w:rsidR="00AB1C6B" w:rsidRPr="009F59EC">
                  <w:rPr>
                    <w:rFonts w:cs="Calibri"/>
                    <w:b/>
                    <w:bCs/>
                    <w:color w:val="244061" w:themeColor="accent1" w:themeShade="80"/>
                    <w:sz w:val="24"/>
                    <w:szCs w:val="24"/>
                    <w:u w:val="single"/>
                  </w:rPr>
                  <w:t xml:space="preserve"> A compléter</w:t>
                </w:r>
              </w:sdtContent>
            </w:sdt>
          </w:p>
        </w:tc>
      </w:tr>
      <w:tr w:rsidR="008B1481" w:rsidRPr="009F59EC" w14:paraId="51EB8BDA" w14:textId="77777777" w:rsidTr="008B1481">
        <w:trPr>
          <w:trHeight w:val="1064"/>
          <w:tblCellSpacing w:w="15" w:type="dxa"/>
        </w:trPr>
        <w:tc>
          <w:tcPr>
            <w:tcW w:w="0" w:type="auto"/>
            <w:vAlign w:val="center"/>
            <w:hideMark/>
          </w:tcPr>
          <w:p w14:paraId="13B263A2" w14:textId="67F98CFB" w:rsidR="008B1481" w:rsidRPr="009F59EC" w:rsidRDefault="008B1481" w:rsidP="00A30FDC">
            <w:pPr>
              <w:jc w:val="both"/>
              <w:rPr>
                <w:rFonts w:cstheme="minorHAnsi"/>
                <w:b/>
                <w:sz w:val="24"/>
                <w:szCs w:val="24"/>
              </w:rPr>
            </w:pPr>
            <w:r w:rsidRPr="009F59EC">
              <w:rPr>
                <w:rFonts w:cstheme="minorHAnsi"/>
                <w:b/>
                <w:bCs/>
                <w:sz w:val="24"/>
                <w:szCs w:val="24"/>
              </w:rPr>
              <w:t>A) + B) =</w:t>
            </w:r>
          </w:p>
        </w:tc>
        <w:tc>
          <w:tcPr>
            <w:tcW w:w="5215" w:type="dxa"/>
            <w:gridSpan w:val="2"/>
            <w:vAlign w:val="center"/>
          </w:tcPr>
          <w:p w14:paraId="7A8EC369" w14:textId="155EC647" w:rsidR="008B1481" w:rsidRPr="009F59EC" w:rsidRDefault="00A97678" w:rsidP="00AB1C6B">
            <w:pPr>
              <w:jc w:val="center"/>
              <w:rPr>
                <w:rFonts w:cstheme="minorHAnsi"/>
                <w:bCs/>
                <w:color w:val="244061" w:themeColor="accent1" w:themeShade="80"/>
                <w:sz w:val="24"/>
                <w:szCs w:val="24"/>
              </w:rPr>
            </w:pPr>
            <w:sdt>
              <w:sdtPr>
                <w:rPr>
                  <w:rFonts w:cs="Calibri"/>
                  <w:color w:val="244061" w:themeColor="accent1" w:themeShade="80"/>
                  <w:sz w:val="24"/>
                  <w:szCs w:val="24"/>
                </w:rPr>
                <w:id w:val="-1685580876"/>
                <w:placeholder>
                  <w:docPart w:val="12E7497C573E4D789EBA42887F1604B8"/>
                </w:placeholder>
                <w:showingPlcHdr/>
              </w:sdtPr>
              <w:sdtEndPr/>
              <w:sdtContent>
                <w:r w:rsidR="008B1481" w:rsidRPr="009F59EC">
                  <w:rPr>
                    <w:rFonts w:cs="Calibri"/>
                    <w:b/>
                    <w:bCs/>
                    <w:color w:val="244061" w:themeColor="accent1" w:themeShade="80"/>
                    <w:sz w:val="24"/>
                    <w:szCs w:val="24"/>
                    <w:u w:val="single"/>
                  </w:rPr>
                  <w:t xml:space="preserve"> A compléter</w:t>
                </w:r>
              </w:sdtContent>
            </w:sdt>
          </w:p>
        </w:tc>
      </w:tr>
    </w:tbl>
    <w:p w14:paraId="555955A4" w14:textId="77777777" w:rsidR="00AB1C6B" w:rsidRDefault="00AB1C6B" w:rsidP="00AB1C6B">
      <w:pPr>
        <w:rPr>
          <w:rFonts w:cstheme="minorHAnsi"/>
          <w:b/>
          <w:szCs w:val="22"/>
        </w:rPr>
      </w:pPr>
    </w:p>
    <w:p w14:paraId="6982CEA1" w14:textId="57706A6E" w:rsidR="00F35054" w:rsidRPr="00001618" w:rsidRDefault="00F35054" w:rsidP="00467773">
      <w:pPr>
        <w:rPr>
          <w:rFonts w:cstheme="minorHAnsi"/>
          <w:b/>
          <w:iCs/>
          <w:szCs w:val="22"/>
        </w:rPr>
      </w:pPr>
      <w:r w:rsidRPr="00001618">
        <w:rPr>
          <w:rFonts w:cstheme="minorHAnsi"/>
          <w:b/>
          <w:szCs w:val="22"/>
        </w:rPr>
        <w:t>B2 – Nature du groupement et, en cas de groupement conjoint,</w:t>
      </w:r>
      <w:r w:rsidRPr="00001618" w:rsidDel="0021797C">
        <w:rPr>
          <w:rFonts w:cstheme="minorHAnsi"/>
          <w:b/>
          <w:szCs w:val="22"/>
        </w:rPr>
        <w:t xml:space="preserve"> </w:t>
      </w:r>
      <w:r w:rsidRPr="00001618">
        <w:rPr>
          <w:rFonts w:cstheme="minorHAnsi"/>
          <w:b/>
          <w:szCs w:val="22"/>
        </w:rPr>
        <w:t>répartition des prestations</w:t>
      </w:r>
      <w:r w:rsidRPr="00001618">
        <w:rPr>
          <w:rFonts w:cstheme="minorHAnsi"/>
          <w:b/>
          <w:iCs/>
          <w:szCs w:val="22"/>
        </w:rPr>
        <w:t> :</w:t>
      </w:r>
    </w:p>
    <w:p w14:paraId="5A3DDDE3" w14:textId="77777777" w:rsidR="00F35054" w:rsidRPr="00001618" w:rsidRDefault="00F35054" w:rsidP="00001618">
      <w:pPr>
        <w:pStyle w:val="fcase1ertab"/>
        <w:tabs>
          <w:tab w:val="left" w:pos="851"/>
        </w:tabs>
        <w:spacing w:line="276" w:lineRule="auto"/>
        <w:jc w:val="center"/>
        <w:rPr>
          <w:rFonts w:cstheme="minorHAnsi"/>
          <w:b/>
          <w:szCs w:val="22"/>
        </w:rPr>
      </w:pPr>
      <w:r w:rsidRPr="00001618">
        <w:rPr>
          <w:rFonts w:cstheme="minorHAnsi"/>
          <w:b/>
          <w:i/>
          <w:iCs/>
          <w:szCs w:val="22"/>
        </w:rPr>
        <w:t>(en cas de groupement d’opérateurs économiques)</w:t>
      </w:r>
    </w:p>
    <w:p w14:paraId="326FA731" w14:textId="77777777" w:rsidR="00467773" w:rsidRDefault="00467773" w:rsidP="00001618">
      <w:pPr>
        <w:pStyle w:val="fcase1ertab"/>
        <w:tabs>
          <w:tab w:val="left" w:pos="851"/>
        </w:tabs>
        <w:spacing w:line="276" w:lineRule="auto"/>
        <w:ind w:left="0" w:firstLine="0"/>
        <w:rPr>
          <w:rFonts w:cstheme="minorHAnsi"/>
          <w:szCs w:val="22"/>
        </w:rPr>
      </w:pPr>
    </w:p>
    <w:p w14:paraId="5E54A1F1" w14:textId="31CED24B" w:rsidR="00F35054" w:rsidRPr="00001618" w:rsidRDefault="00F35054" w:rsidP="00022B26">
      <w:pPr>
        <w:pStyle w:val="fcase1ertab"/>
        <w:tabs>
          <w:tab w:val="clear" w:pos="426"/>
        </w:tabs>
        <w:spacing w:line="276" w:lineRule="auto"/>
        <w:ind w:left="0" w:firstLine="0"/>
        <w:rPr>
          <w:rFonts w:cstheme="minorHAnsi"/>
          <w:i/>
          <w:iCs/>
          <w:szCs w:val="22"/>
          <w:u w:val="single"/>
        </w:rPr>
      </w:pPr>
      <w:r w:rsidRPr="00001618">
        <w:rPr>
          <w:rFonts w:cstheme="minorHAnsi"/>
          <w:szCs w:val="22"/>
        </w:rPr>
        <w:t>Pour l’exécution du marché, le groupement d’opérateurs économiques est :</w:t>
      </w:r>
      <w:r w:rsidR="00022B26">
        <w:rPr>
          <w:rFonts w:cstheme="minorHAnsi"/>
          <w:szCs w:val="22"/>
        </w:rPr>
        <w:t xml:space="preserve"> </w:t>
      </w:r>
      <w:r w:rsidRPr="00001618">
        <w:rPr>
          <w:rFonts w:cstheme="minorHAnsi"/>
          <w:i/>
          <w:iCs/>
          <w:szCs w:val="22"/>
          <w:u w:val="single"/>
        </w:rPr>
        <w:t>(Cocher la case correspondante)</w:t>
      </w:r>
    </w:p>
    <w:p w14:paraId="6FD57510" w14:textId="77777777" w:rsidR="00F35054" w:rsidRPr="00001618" w:rsidRDefault="00F35054" w:rsidP="00001618">
      <w:pPr>
        <w:pStyle w:val="fcase1ertab"/>
        <w:tabs>
          <w:tab w:val="left" w:pos="851"/>
        </w:tabs>
        <w:spacing w:line="276" w:lineRule="auto"/>
        <w:rPr>
          <w:rFonts w:cstheme="minorHAnsi"/>
          <w:szCs w:val="22"/>
          <w:u w:val="single"/>
        </w:rPr>
      </w:pPr>
    </w:p>
    <w:p w14:paraId="6AF8D0D5"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66707C7A" w14:textId="77777777" w:rsidR="00F35054" w:rsidRPr="00001618" w:rsidRDefault="00F35054" w:rsidP="00001618">
      <w:pPr>
        <w:pStyle w:val="fcase1ertab"/>
        <w:tabs>
          <w:tab w:val="clear" w:pos="426"/>
          <w:tab w:val="left" w:pos="851"/>
        </w:tabs>
        <w:spacing w:line="276" w:lineRule="auto"/>
        <w:ind w:left="0" w:firstLine="851"/>
        <w:jc w:val="center"/>
        <w:rPr>
          <w:rFonts w:cstheme="minorHAnsi"/>
          <w:szCs w:val="22"/>
        </w:rPr>
      </w:pPr>
    </w:p>
    <w:p w14:paraId="04645354" w14:textId="77777777" w:rsidR="00F35054" w:rsidRPr="00001618" w:rsidRDefault="00F35054" w:rsidP="00001618">
      <w:pPr>
        <w:tabs>
          <w:tab w:val="left" w:pos="851"/>
        </w:tabs>
        <w:spacing w:line="276" w:lineRule="auto"/>
        <w:jc w:val="both"/>
        <w:rPr>
          <w:rFonts w:cstheme="minorHAnsi"/>
          <w:i/>
          <w:iCs/>
          <w:szCs w:val="22"/>
          <w:u w:val="single"/>
        </w:rPr>
      </w:pPr>
      <w:r w:rsidRPr="00001618">
        <w:rPr>
          <w:rFonts w:cstheme="minorHAnsi"/>
          <w:i/>
          <w:iCs/>
          <w:szCs w:val="22"/>
          <w:u w:val="single"/>
        </w:rPr>
        <w:t>(Les membres du groupement conjoint indiquent dans le tableau ci-dessous la répartition des prestations que chacun d’entre eux s’engage à réaliser.)</w:t>
      </w:r>
    </w:p>
    <w:p w14:paraId="17DD6C6C" w14:textId="77777777" w:rsidR="00F35054" w:rsidRPr="00001618" w:rsidRDefault="00F35054" w:rsidP="00001618">
      <w:pPr>
        <w:tabs>
          <w:tab w:val="left" w:pos="851"/>
        </w:tabs>
        <w:spacing w:line="276" w:lineRule="auto"/>
        <w:jc w:val="both"/>
        <w:rPr>
          <w:rFonts w:cstheme="minorHAnsi"/>
          <w:b/>
          <w:bCs/>
          <w:szCs w:val="22"/>
          <w:u w:val="single"/>
        </w:rPr>
      </w:pPr>
    </w:p>
    <w:tbl>
      <w:tblPr>
        <w:tblW w:w="5000" w:type="pct"/>
        <w:jc w:val="center"/>
        <w:tblLook w:val="0000" w:firstRow="0" w:lastRow="0" w:firstColumn="0" w:lastColumn="0" w:noHBand="0" w:noVBand="0"/>
      </w:tblPr>
      <w:tblGrid>
        <w:gridCol w:w="3813"/>
        <w:gridCol w:w="3120"/>
        <w:gridCol w:w="1987"/>
      </w:tblGrid>
      <w:tr w:rsidR="00467177" w:rsidRPr="00001618" w14:paraId="1E9E26DD" w14:textId="77777777" w:rsidTr="00DF5F64">
        <w:trPr>
          <w:trHeight w:val="454"/>
          <w:jc w:val="center"/>
        </w:trPr>
        <w:tc>
          <w:tcPr>
            <w:tcW w:w="2137" w:type="pct"/>
            <w:vMerge w:val="restart"/>
            <w:tcBorders>
              <w:top w:val="single" w:sz="4" w:space="0" w:color="000000"/>
              <w:left w:val="single" w:sz="4" w:space="0" w:color="000000"/>
              <w:bottom w:val="single" w:sz="4" w:space="0" w:color="000000"/>
            </w:tcBorders>
            <w:vAlign w:val="center"/>
          </w:tcPr>
          <w:p w14:paraId="249539D6"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 xml:space="preserve">Désignation des membres </w:t>
            </w:r>
          </w:p>
          <w:p w14:paraId="0BD88EFA" w14:textId="77777777" w:rsidR="00F35054" w:rsidRPr="00001618" w:rsidRDefault="00F35054" w:rsidP="00001618">
            <w:pPr>
              <w:tabs>
                <w:tab w:val="left" w:pos="851"/>
              </w:tabs>
              <w:spacing w:line="276" w:lineRule="auto"/>
              <w:jc w:val="center"/>
              <w:rPr>
                <w:rFonts w:cstheme="minorHAnsi"/>
                <w:b/>
                <w:szCs w:val="22"/>
              </w:rPr>
            </w:pPr>
            <w:r w:rsidRPr="00001618">
              <w:rPr>
                <w:rFonts w:cstheme="minorHAnsi"/>
                <w:b/>
                <w:szCs w:val="22"/>
              </w:rPr>
              <w:t>du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tcPr>
          <w:p w14:paraId="0DF1C432" w14:textId="77777777" w:rsidR="00F35054" w:rsidRPr="00001618" w:rsidRDefault="00F35054" w:rsidP="00001618">
            <w:pPr>
              <w:pStyle w:val="Titre5"/>
              <w:tabs>
                <w:tab w:val="left" w:pos="851"/>
              </w:tabs>
              <w:spacing w:line="276" w:lineRule="auto"/>
              <w:ind w:hanging="1008"/>
              <w:jc w:val="center"/>
              <w:rPr>
                <w:rFonts w:cstheme="minorHAnsi"/>
                <w:b/>
                <w:i/>
                <w:szCs w:val="22"/>
              </w:rPr>
            </w:pPr>
            <w:r w:rsidRPr="00001618">
              <w:rPr>
                <w:rFonts w:cstheme="minorHAnsi"/>
                <w:b/>
                <w:i/>
                <w:szCs w:val="22"/>
              </w:rPr>
              <w:t>Prestations exécutées par les membres</w:t>
            </w:r>
          </w:p>
          <w:p w14:paraId="0F006E8F" w14:textId="77777777" w:rsidR="00F35054" w:rsidRPr="00001618" w:rsidRDefault="00F35054" w:rsidP="00001618">
            <w:pPr>
              <w:pStyle w:val="Titre5"/>
              <w:tabs>
                <w:tab w:val="left" w:pos="851"/>
              </w:tabs>
              <w:spacing w:line="276" w:lineRule="auto"/>
              <w:ind w:hanging="1008"/>
              <w:jc w:val="center"/>
              <w:rPr>
                <w:rFonts w:cstheme="minorHAnsi"/>
                <w:b/>
                <w:szCs w:val="22"/>
              </w:rPr>
            </w:pPr>
            <w:r w:rsidRPr="00001618">
              <w:rPr>
                <w:rFonts w:cstheme="minorHAnsi"/>
                <w:b/>
                <w:i/>
                <w:szCs w:val="22"/>
              </w:rPr>
              <w:t>du groupement conjoint</w:t>
            </w:r>
          </w:p>
        </w:tc>
      </w:tr>
      <w:tr w:rsidR="00467177" w:rsidRPr="00001618" w14:paraId="2A514762" w14:textId="77777777" w:rsidTr="00DF5F64">
        <w:trPr>
          <w:trHeight w:val="454"/>
          <w:jc w:val="center"/>
        </w:trPr>
        <w:tc>
          <w:tcPr>
            <w:tcW w:w="2137" w:type="pct"/>
            <w:vMerge/>
            <w:tcBorders>
              <w:top w:val="single" w:sz="4" w:space="0" w:color="000000"/>
              <w:left w:val="single" w:sz="4" w:space="0" w:color="000000"/>
              <w:bottom w:val="single" w:sz="4" w:space="0" w:color="000000"/>
            </w:tcBorders>
            <w:shd w:val="clear" w:color="auto" w:fill="FFFFFF"/>
            <w:vAlign w:val="center"/>
          </w:tcPr>
          <w:p w14:paraId="3445A7A1" w14:textId="77777777" w:rsidR="00F35054" w:rsidRPr="00001618" w:rsidRDefault="00F35054" w:rsidP="00001618">
            <w:pPr>
              <w:tabs>
                <w:tab w:val="left" w:pos="851"/>
              </w:tabs>
              <w:snapToGrid w:val="0"/>
              <w:spacing w:line="276" w:lineRule="auto"/>
              <w:jc w:val="center"/>
              <w:rPr>
                <w:rFonts w:cstheme="minorHAnsi"/>
                <w:b/>
                <w:szCs w:val="22"/>
              </w:rPr>
            </w:pPr>
          </w:p>
        </w:tc>
        <w:tc>
          <w:tcPr>
            <w:tcW w:w="1749" w:type="pct"/>
            <w:tcBorders>
              <w:top w:val="single" w:sz="4" w:space="0" w:color="000000"/>
              <w:left w:val="single" w:sz="4" w:space="0" w:color="000000"/>
              <w:bottom w:val="single" w:sz="4" w:space="0" w:color="000000"/>
            </w:tcBorders>
            <w:shd w:val="clear" w:color="auto" w:fill="FFFFFF"/>
            <w:vAlign w:val="center"/>
          </w:tcPr>
          <w:p w14:paraId="6F3C9FEE" w14:textId="77777777"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D06281" w14:textId="2390DD11" w:rsidR="00F35054" w:rsidRPr="00001618" w:rsidRDefault="00F35054" w:rsidP="00213049">
            <w:pPr>
              <w:tabs>
                <w:tab w:val="left" w:pos="851"/>
              </w:tabs>
              <w:spacing w:line="276" w:lineRule="auto"/>
              <w:jc w:val="center"/>
              <w:rPr>
                <w:rFonts w:cstheme="minorHAnsi"/>
                <w:b/>
                <w:szCs w:val="22"/>
              </w:rPr>
            </w:pPr>
            <w:r w:rsidRPr="00001618">
              <w:rPr>
                <w:rFonts w:cstheme="minorHAnsi"/>
                <w:b/>
                <w:szCs w:val="22"/>
              </w:rPr>
              <w:t>Montant HT</w:t>
            </w:r>
          </w:p>
          <w:p w14:paraId="6C5F97D9" w14:textId="77777777" w:rsidR="00F35054" w:rsidRPr="00001618" w:rsidRDefault="00F35054" w:rsidP="00213049">
            <w:pPr>
              <w:tabs>
                <w:tab w:val="left" w:pos="851"/>
              </w:tabs>
              <w:spacing w:line="276" w:lineRule="auto"/>
              <w:jc w:val="center"/>
              <w:rPr>
                <w:rFonts w:cstheme="minorHAnsi"/>
                <w:szCs w:val="22"/>
              </w:rPr>
            </w:pPr>
            <w:r w:rsidRPr="00001618">
              <w:rPr>
                <w:rFonts w:cstheme="minorHAnsi"/>
                <w:b/>
                <w:szCs w:val="22"/>
              </w:rPr>
              <w:t>de la prestation</w:t>
            </w:r>
          </w:p>
        </w:tc>
      </w:tr>
      <w:tr w:rsidR="00467177" w:rsidRPr="00001618" w14:paraId="49EB2D0D" w14:textId="77777777" w:rsidTr="00DF5F64">
        <w:trPr>
          <w:trHeight w:val="454"/>
          <w:jc w:val="center"/>
        </w:trPr>
        <w:sdt>
          <w:sdtPr>
            <w:rPr>
              <w:rFonts w:cstheme="minorHAnsi"/>
              <w:b/>
              <w:bCs/>
              <w:szCs w:val="22"/>
            </w:rPr>
            <w:id w:val="773051512"/>
            <w:placeholder>
              <w:docPart w:val="C5FBBB9DCC2242979C04E266043CCEA2"/>
            </w:placeholder>
            <w:showingPlcHdr/>
          </w:sdtPr>
          <w:sdtEndPr/>
          <w:sdtContent>
            <w:tc>
              <w:tcPr>
                <w:tcW w:w="2137" w:type="pct"/>
                <w:tcBorders>
                  <w:top w:val="single" w:sz="4" w:space="0" w:color="000000"/>
                  <w:left w:val="single" w:sz="4" w:space="0" w:color="000000"/>
                </w:tcBorders>
                <w:shd w:val="clear" w:color="auto" w:fill="F2F2F2" w:themeFill="background1" w:themeFillShade="F2"/>
                <w:vAlign w:val="center"/>
              </w:tcPr>
              <w:p w14:paraId="0B2C55A5" w14:textId="11340806"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00302226"/>
            <w:placeholder>
              <w:docPart w:val="AC583A54DA1041129FEB70059BEBBFE7"/>
            </w:placeholder>
            <w:showingPlcHdr/>
          </w:sdtPr>
          <w:sdtEndPr/>
          <w:sdtContent>
            <w:tc>
              <w:tcPr>
                <w:tcW w:w="1749" w:type="pct"/>
                <w:tcBorders>
                  <w:top w:val="single" w:sz="4" w:space="0" w:color="000000"/>
                  <w:left w:val="single" w:sz="4" w:space="0" w:color="000000"/>
                </w:tcBorders>
                <w:shd w:val="clear" w:color="auto" w:fill="F2F2F2" w:themeFill="background1" w:themeFillShade="F2"/>
                <w:vAlign w:val="center"/>
              </w:tcPr>
              <w:p w14:paraId="3EDE42A7" w14:textId="0875D3F7"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598448323"/>
            <w:placeholder>
              <w:docPart w:val="2257EAE759724D7C90E3120D0909144C"/>
            </w:placeholder>
            <w:showingPlcHdr/>
          </w:sdtPr>
          <w:sdtEndPr/>
          <w:sdtContent>
            <w:tc>
              <w:tcPr>
                <w:tcW w:w="1114" w:type="pct"/>
                <w:tcBorders>
                  <w:top w:val="single" w:sz="4" w:space="0" w:color="000000"/>
                  <w:left w:val="single" w:sz="4" w:space="0" w:color="000000"/>
                  <w:right w:val="single" w:sz="4" w:space="0" w:color="000000"/>
                </w:tcBorders>
                <w:shd w:val="clear" w:color="auto" w:fill="F2F2F2" w:themeFill="background1" w:themeFillShade="F2"/>
                <w:vAlign w:val="center"/>
              </w:tcPr>
              <w:p w14:paraId="6FAFE4D8" w14:textId="7D8283DD"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751CC871" w14:textId="77777777" w:rsidTr="00DF5F64">
        <w:trPr>
          <w:trHeight w:val="454"/>
          <w:jc w:val="center"/>
        </w:trPr>
        <w:sdt>
          <w:sdtPr>
            <w:rPr>
              <w:rFonts w:cstheme="minorHAnsi"/>
              <w:b/>
              <w:bCs/>
              <w:szCs w:val="22"/>
            </w:rPr>
            <w:id w:val="-2007508337"/>
            <w:placeholder>
              <w:docPart w:val="84D4141733124F5B8E37B4D12BB64526"/>
            </w:placeholder>
            <w:showingPlcHdr/>
          </w:sdtPr>
          <w:sdtEndPr/>
          <w:sdtContent>
            <w:tc>
              <w:tcPr>
                <w:tcW w:w="2137" w:type="pct"/>
                <w:tcBorders>
                  <w:left w:val="single" w:sz="4" w:space="0" w:color="000000"/>
                </w:tcBorders>
                <w:shd w:val="clear" w:color="auto" w:fill="FFFFFF" w:themeFill="background1"/>
                <w:vAlign w:val="center"/>
              </w:tcPr>
              <w:p w14:paraId="5E2C2BDB" w14:textId="0B79C642"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597546617"/>
            <w:placeholder>
              <w:docPart w:val="CECE4855D81B4EA997364CE36EBBB625"/>
            </w:placeholder>
            <w:showingPlcHdr/>
          </w:sdtPr>
          <w:sdtEndPr/>
          <w:sdtContent>
            <w:tc>
              <w:tcPr>
                <w:tcW w:w="1749" w:type="pct"/>
                <w:tcBorders>
                  <w:left w:val="single" w:sz="4" w:space="0" w:color="000000"/>
                </w:tcBorders>
                <w:shd w:val="clear" w:color="auto" w:fill="FFFFFF" w:themeFill="background1"/>
                <w:vAlign w:val="center"/>
              </w:tcPr>
              <w:p w14:paraId="5F9B4C1F" w14:textId="25B70E0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1697374480"/>
            <w:placeholder>
              <w:docPart w:val="34E9060078B54FD5A1D6A4CB263BC357"/>
            </w:placeholder>
            <w:showingPlcHdr/>
          </w:sdtPr>
          <w:sdtEndPr/>
          <w:sdtContent>
            <w:tc>
              <w:tcPr>
                <w:tcW w:w="1114" w:type="pct"/>
                <w:tcBorders>
                  <w:left w:val="single" w:sz="4" w:space="0" w:color="000000"/>
                  <w:right w:val="single" w:sz="4" w:space="0" w:color="000000"/>
                </w:tcBorders>
                <w:shd w:val="clear" w:color="auto" w:fill="FFFFFF" w:themeFill="background1"/>
                <w:vAlign w:val="center"/>
              </w:tcPr>
              <w:p w14:paraId="63C419C0" w14:textId="17BA4EA3"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r w:rsidR="00467177" w:rsidRPr="00001618" w14:paraId="1A94B986" w14:textId="77777777" w:rsidTr="00DF5F64">
        <w:trPr>
          <w:trHeight w:val="454"/>
          <w:jc w:val="center"/>
        </w:trPr>
        <w:sdt>
          <w:sdtPr>
            <w:rPr>
              <w:rFonts w:cstheme="minorHAnsi"/>
              <w:b/>
              <w:bCs/>
              <w:szCs w:val="22"/>
            </w:rPr>
            <w:id w:val="91443278"/>
            <w:placeholder>
              <w:docPart w:val="8FD133626EB94D619F57D464663FA4E4"/>
            </w:placeholder>
            <w:showingPlcHdr/>
          </w:sdtPr>
          <w:sdtEndPr/>
          <w:sdtContent>
            <w:tc>
              <w:tcPr>
                <w:tcW w:w="2137" w:type="pct"/>
                <w:tcBorders>
                  <w:left w:val="single" w:sz="4" w:space="0" w:color="000000"/>
                  <w:bottom w:val="single" w:sz="4" w:space="0" w:color="000000"/>
                </w:tcBorders>
                <w:shd w:val="clear" w:color="auto" w:fill="F2F2F2" w:themeFill="background1" w:themeFillShade="F2"/>
                <w:vAlign w:val="center"/>
              </w:tcPr>
              <w:p w14:paraId="6C429441" w14:textId="0E3A627E" w:rsidR="00F35054" w:rsidRPr="00AB1C6B" w:rsidRDefault="00A57348" w:rsidP="00001618">
                <w:pPr>
                  <w:tabs>
                    <w:tab w:val="left" w:pos="851"/>
                  </w:tabs>
                  <w:snapToGrid w:val="0"/>
                  <w:spacing w:line="276" w:lineRule="auto"/>
                  <w:jc w:val="both"/>
                  <w:rPr>
                    <w:rFonts w:cstheme="minorHAnsi"/>
                    <w:b/>
                    <w:bCs/>
                    <w:szCs w:val="22"/>
                  </w:rPr>
                </w:pPr>
                <w:r w:rsidRPr="00AB1C6B">
                  <w:rPr>
                    <w:rFonts w:cstheme="minorHAnsi"/>
                    <w:b/>
                    <w:bCs/>
                    <w:szCs w:val="22"/>
                  </w:rPr>
                  <w:t>Désignation</w:t>
                </w:r>
              </w:p>
            </w:tc>
          </w:sdtContent>
        </w:sdt>
        <w:sdt>
          <w:sdtPr>
            <w:rPr>
              <w:rFonts w:cstheme="minorHAnsi"/>
              <w:b/>
              <w:bCs/>
              <w:szCs w:val="22"/>
            </w:rPr>
            <w:id w:val="1921435212"/>
            <w:placeholder>
              <w:docPart w:val="BD9C54F911694351BF44C1900F6A2668"/>
            </w:placeholder>
            <w:showingPlcHdr/>
          </w:sdtPr>
          <w:sdtEndPr/>
          <w:sdtContent>
            <w:tc>
              <w:tcPr>
                <w:tcW w:w="1749" w:type="pct"/>
                <w:tcBorders>
                  <w:left w:val="single" w:sz="4" w:space="0" w:color="000000"/>
                  <w:bottom w:val="single" w:sz="4" w:space="0" w:color="000000"/>
                </w:tcBorders>
                <w:shd w:val="clear" w:color="auto" w:fill="F2F2F2" w:themeFill="background1" w:themeFillShade="F2"/>
                <w:vAlign w:val="center"/>
              </w:tcPr>
              <w:p w14:paraId="513E6F88" w14:textId="44AD184C"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nature</w:t>
                </w:r>
              </w:p>
            </w:tc>
          </w:sdtContent>
        </w:sdt>
        <w:sdt>
          <w:sdtPr>
            <w:rPr>
              <w:rFonts w:cstheme="minorHAnsi"/>
              <w:b/>
              <w:bCs/>
              <w:szCs w:val="22"/>
            </w:rPr>
            <w:id w:val="-674032106"/>
            <w:placeholder>
              <w:docPart w:val="A1498D9823A7478AA0C0A63E182856CA"/>
            </w:placeholder>
            <w:showingPlcHdr/>
          </w:sdtPr>
          <w:sdtEndPr/>
          <w:sdtContent>
            <w:tc>
              <w:tcPr>
                <w:tcW w:w="1114" w:type="pct"/>
                <w:tcBorders>
                  <w:left w:val="single" w:sz="4" w:space="0" w:color="000000"/>
                  <w:bottom w:val="single" w:sz="4" w:space="0" w:color="000000"/>
                  <w:right w:val="single" w:sz="4" w:space="0" w:color="000000"/>
                </w:tcBorders>
                <w:shd w:val="clear" w:color="auto" w:fill="F2F2F2" w:themeFill="background1" w:themeFillShade="F2"/>
                <w:vAlign w:val="center"/>
              </w:tcPr>
              <w:p w14:paraId="6349A03A" w14:textId="4541E876" w:rsidR="00F35054" w:rsidRPr="00AB1C6B" w:rsidRDefault="00A57348" w:rsidP="00213049">
                <w:pPr>
                  <w:tabs>
                    <w:tab w:val="left" w:pos="851"/>
                  </w:tabs>
                  <w:snapToGrid w:val="0"/>
                  <w:spacing w:line="276" w:lineRule="auto"/>
                  <w:jc w:val="center"/>
                  <w:rPr>
                    <w:rFonts w:cstheme="minorHAnsi"/>
                    <w:b/>
                    <w:bCs/>
                    <w:szCs w:val="22"/>
                  </w:rPr>
                </w:pPr>
                <w:r w:rsidRPr="00AB1C6B">
                  <w:rPr>
                    <w:rFonts w:cstheme="minorHAnsi"/>
                    <w:b/>
                    <w:bCs/>
                    <w:szCs w:val="22"/>
                  </w:rPr>
                  <w:t>En euros</w:t>
                </w:r>
              </w:p>
            </w:tc>
          </w:sdtContent>
        </w:sdt>
      </w:tr>
    </w:tbl>
    <w:p w14:paraId="07366B80" w14:textId="77777777" w:rsidR="00F35054" w:rsidRPr="00001618" w:rsidRDefault="00F35054" w:rsidP="00001618">
      <w:pPr>
        <w:pStyle w:val="fcasegauche"/>
        <w:tabs>
          <w:tab w:val="left" w:pos="851"/>
        </w:tabs>
        <w:spacing w:after="0" w:line="276" w:lineRule="auto"/>
        <w:ind w:left="0" w:firstLine="0"/>
        <w:rPr>
          <w:rFonts w:cstheme="minorHAnsi"/>
          <w:bCs/>
          <w:iCs/>
          <w:szCs w:val="22"/>
        </w:rPr>
      </w:pPr>
    </w:p>
    <w:p w14:paraId="4DC6B1B1" w14:textId="77777777"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B3 - Compte (s) à créditer :</w:t>
      </w:r>
    </w:p>
    <w:p w14:paraId="5A9BA2E0" w14:textId="77777777" w:rsidR="00F35054" w:rsidRPr="00001618" w:rsidRDefault="00F35054" w:rsidP="00001618">
      <w:pPr>
        <w:pStyle w:val="fcase1ertab"/>
        <w:tabs>
          <w:tab w:val="left" w:pos="851"/>
        </w:tabs>
        <w:spacing w:line="276" w:lineRule="auto"/>
        <w:ind w:left="0" w:firstLine="0"/>
        <w:rPr>
          <w:rFonts w:cstheme="minorHAnsi"/>
          <w:b/>
          <w:bCs/>
          <w:szCs w:val="22"/>
          <w:u w:val="single"/>
        </w:rPr>
      </w:pPr>
      <w:r w:rsidRPr="00001618">
        <w:rPr>
          <w:rFonts w:cstheme="minorHAnsi"/>
          <w:b/>
          <w:bCs/>
          <w:i/>
          <w:szCs w:val="22"/>
          <w:u w:val="single"/>
        </w:rPr>
        <w:t>(Joindre un ou des relevé(s) d’identité bancaire ou postal.)</w:t>
      </w:r>
    </w:p>
    <w:p w14:paraId="1FC44178" w14:textId="7777777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p>
    <w:p w14:paraId="4710671E" w14:textId="36F44017"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Nom</w:t>
      </w:r>
      <w:r w:rsidRPr="00001618">
        <w:rPr>
          <w:rFonts w:cstheme="minorHAnsi"/>
          <w:szCs w:val="22"/>
        </w:rPr>
        <w:t xml:space="preserve"> de l’établissement bancaire : </w:t>
      </w:r>
      <w:sdt>
        <w:sdtPr>
          <w:rPr>
            <w:rFonts w:cstheme="minorHAnsi"/>
            <w:b/>
            <w:bCs/>
            <w:szCs w:val="22"/>
          </w:rPr>
          <w:id w:val="-432130170"/>
          <w:placeholder>
            <w:docPart w:val="63F90B440BE4450C96BD0CE35D6E5946"/>
          </w:placeholder>
          <w:showingPlcHdr/>
        </w:sdtPr>
        <w:sdtEndPr/>
        <w:sdtContent>
          <w:r w:rsidR="00A57348" w:rsidRPr="00AB1C6B">
            <w:rPr>
              <w:rFonts w:cstheme="minorHAnsi"/>
              <w:b/>
              <w:bCs/>
              <w:szCs w:val="22"/>
            </w:rPr>
            <w:t>Désignation</w:t>
          </w:r>
        </w:sdtContent>
      </w:sdt>
    </w:p>
    <w:p w14:paraId="0D8DC954" w14:textId="264F9ED8" w:rsidR="00546E1F"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eastAsia="Arial" w:cstheme="minorHAnsi"/>
          <w:spacing w:val="-10"/>
          <w:szCs w:val="22"/>
        </w:rPr>
        <w:t>Numéro</w:t>
      </w:r>
      <w:r w:rsidRPr="00001618">
        <w:rPr>
          <w:rFonts w:cstheme="minorHAnsi"/>
          <w:szCs w:val="22"/>
        </w:rPr>
        <w:t xml:space="preserve"> de compte : </w:t>
      </w:r>
      <w:sdt>
        <w:sdtPr>
          <w:rPr>
            <w:rFonts w:cstheme="minorHAnsi"/>
            <w:b/>
            <w:bCs/>
            <w:szCs w:val="22"/>
          </w:rPr>
          <w:id w:val="1977254200"/>
          <w:placeholder>
            <w:docPart w:val="401754797B1243BA9A27567A0CDF2AA6"/>
          </w:placeholder>
          <w:showingPlcHdr/>
        </w:sdtPr>
        <w:sdtEndPr/>
        <w:sdtContent>
          <w:r w:rsidR="00A57348" w:rsidRPr="00AB1C6B">
            <w:rPr>
              <w:rFonts w:cstheme="minorHAnsi"/>
              <w:b/>
              <w:bCs/>
              <w:szCs w:val="22"/>
            </w:rPr>
            <w:t xml:space="preserve">numéro de compte </w:t>
          </w:r>
        </w:sdtContent>
      </w:sdt>
    </w:p>
    <w:p w14:paraId="0821EAF1" w14:textId="77777777" w:rsidR="00213C8E" w:rsidRDefault="00213C8E" w:rsidP="00001618">
      <w:pPr>
        <w:pStyle w:val="fcasegauche"/>
        <w:tabs>
          <w:tab w:val="left" w:pos="426"/>
          <w:tab w:val="left" w:pos="851"/>
        </w:tabs>
        <w:spacing w:after="0" w:line="276" w:lineRule="auto"/>
        <w:ind w:left="0" w:firstLine="0"/>
        <w:jc w:val="left"/>
        <w:rPr>
          <w:rFonts w:cstheme="minorHAnsi"/>
          <w:b/>
          <w:szCs w:val="22"/>
        </w:rPr>
      </w:pPr>
    </w:p>
    <w:p w14:paraId="7DBFF2E4" w14:textId="162AEF10"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lastRenderedPageBreak/>
        <w:t>B4 – Avance :</w:t>
      </w:r>
    </w:p>
    <w:p w14:paraId="47D60DC3" w14:textId="77777777" w:rsidR="00F35054" w:rsidRPr="00001618" w:rsidRDefault="00F35054" w:rsidP="00001618">
      <w:pPr>
        <w:spacing w:line="276" w:lineRule="auto"/>
        <w:rPr>
          <w:rFonts w:cstheme="minorHAnsi"/>
          <w:szCs w:val="22"/>
        </w:rPr>
      </w:pPr>
      <w:r w:rsidRPr="00001618">
        <w:rPr>
          <w:rFonts w:cstheme="minorHAnsi"/>
          <w:szCs w:val="22"/>
        </w:rPr>
        <w:t>Sans Objet, les primes sont payables à terme échoir.</w:t>
      </w:r>
    </w:p>
    <w:p w14:paraId="757446DC" w14:textId="77777777" w:rsidR="00AD235E" w:rsidRPr="00001618" w:rsidRDefault="00AD235E" w:rsidP="00001618">
      <w:pPr>
        <w:spacing w:line="276" w:lineRule="auto"/>
        <w:rPr>
          <w:rFonts w:cstheme="minorHAnsi"/>
          <w:szCs w:val="22"/>
        </w:rPr>
      </w:pPr>
    </w:p>
    <w:p w14:paraId="5AC19880" w14:textId="000C21A7" w:rsidR="00F35054" w:rsidRPr="00001618" w:rsidRDefault="00F35054" w:rsidP="00001618">
      <w:pPr>
        <w:pStyle w:val="fcasegauche"/>
        <w:tabs>
          <w:tab w:val="left" w:pos="426"/>
          <w:tab w:val="left" w:pos="851"/>
        </w:tabs>
        <w:spacing w:after="0" w:line="276" w:lineRule="auto"/>
        <w:ind w:left="0" w:firstLine="0"/>
        <w:jc w:val="left"/>
        <w:rPr>
          <w:rFonts w:cstheme="minorHAnsi"/>
          <w:b/>
          <w:szCs w:val="22"/>
        </w:rPr>
      </w:pPr>
      <w:r w:rsidRPr="00001618">
        <w:rPr>
          <w:rFonts w:cstheme="minorHAnsi"/>
          <w:b/>
          <w:szCs w:val="22"/>
        </w:rPr>
        <w:t>B5 - Durée d’exécution du marché</w:t>
      </w:r>
      <w:r w:rsidR="007D3EA6">
        <w:rPr>
          <w:rFonts w:cstheme="minorHAnsi"/>
          <w:b/>
          <w:szCs w:val="22"/>
        </w:rPr>
        <w:t xml:space="preserve"> </w:t>
      </w:r>
      <w:r w:rsidRPr="00001618">
        <w:rPr>
          <w:rFonts w:cstheme="minorHAnsi"/>
          <w:b/>
          <w:szCs w:val="22"/>
        </w:rPr>
        <w:t>:</w:t>
      </w:r>
    </w:p>
    <w:p w14:paraId="70C2A2B9" w14:textId="6C73AF0D" w:rsidR="004735B9" w:rsidRDefault="00467773" w:rsidP="00001618">
      <w:pPr>
        <w:pStyle w:val="fcasegauche"/>
        <w:tabs>
          <w:tab w:val="left" w:pos="426"/>
          <w:tab w:val="left" w:pos="851"/>
        </w:tabs>
        <w:spacing w:after="0" w:line="276" w:lineRule="auto"/>
        <w:ind w:left="0" w:firstLine="0"/>
        <w:jc w:val="left"/>
        <w:rPr>
          <w:rFonts w:eastAsia="Times New Roman" w:cs="Times New Roman"/>
          <w:szCs w:val="22"/>
        </w:rPr>
      </w:pPr>
      <w:r w:rsidRPr="00467773">
        <w:rPr>
          <w:rFonts w:eastAsia="Times New Roman" w:cs="Times New Roman"/>
          <w:szCs w:val="22"/>
        </w:rPr>
        <w:t xml:space="preserve">La durée d’exécution du marché est fixée et précisée dans le Cahier des Clauses Administratives Particulières (CCAP). </w:t>
      </w:r>
    </w:p>
    <w:p w14:paraId="6140A69A" w14:textId="77777777" w:rsidR="00467773" w:rsidRPr="00001618" w:rsidRDefault="00467773" w:rsidP="00001618">
      <w:pPr>
        <w:pStyle w:val="fcasegauche"/>
        <w:tabs>
          <w:tab w:val="left" w:pos="426"/>
          <w:tab w:val="left" w:pos="851"/>
        </w:tabs>
        <w:spacing w:after="0" w:line="276" w:lineRule="auto"/>
        <w:ind w:left="0" w:firstLine="0"/>
        <w:jc w:val="left"/>
        <w:rPr>
          <w:rFonts w:cstheme="minorHAnsi"/>
          <w:szCs w:val="22"/>
        </w:rPr>
      </w:pPr>
    </w:p>
    <w:p w14:paraId="6281ED43" w14:textId="2D0F6615" w:rsidR="00F35054" w:rsidRPr="00001618" w:rsidRDefault="00F35054" w:rsidP="00001618">
      <w:pPr>
        <w:pStyle w:val="fcasegauche"/>
        <w:tabs>
          <w:tab w:val="left" w:pos="426"/>
          <w:tab w:val="left" w:pos="851"/>
        </w:tabs>
        <w:spacing w:after="0" w:line="276" w:lineRule="auto"/>
        <w:ind w:left="0" w:firstLine="0"/>
        <w:jc w:val="left"/>
        <w:rPr>
          <w:rFonts w:cstheme="minorHAnsi"/>
          <w:szCs w:val="22"/>
        </w:rPr>
      </w:pPr>
      <w:r w:rsidRPr="00001618">
        <w:rPr>
          <w:rFonts w:cstheme="minorHAnsi"/>
          <w:szCs w:val="22"/>
        </w:rPr>
        <w:t>Le marché est reconductible :</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1"/>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NON</w:t>
      </w:r>
      <w:r w:rsidRPr="00001618">
        <w:rPr>
          <w:rFonts w:cstheme="minorHAnsi"/>
          <w:b/>
          <w:bCs/>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OUI</w:t>
      </w:r>
    </w:p>
    <w:p w14:paraId="34346DDD" w14:textId="77777777" w:rsidR="00F017C0" w:rsidRPr="00001618" w:rsidRDefault="00F017C0" w:rsidP="00001618">
      <w:pPr>
        <w:tabs>
          <w:tab w:val="left" w:pos="851"/>
        </w:tabs>
        <w:spacing w:line="276" w:lineRule="auto"/>
        <w:jc w:val="both"/>
        <w:rPr>
          <w:rFonts w:cstheme="minorHAnsi"/>
          <w:bCs/>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4162B5F" w14:textId="77777777" w:rsidTr="00DF5F64">
        <w:tc>
          <w:tcPr>
            <w:tcW w:w="5000" w:type="pct"/>
            <w:shd w:val="clear" w:color="auto" w:fill="D9D9D9" w:themeFill="background1" w:themeFillShade="D9"/>
          </w:tcPr>
          <w:p w14:paraId="70ED8BB9" w14:textId="42CC0B85" w:rsidR="00F35054" w:rsidRPr="00001618" w:rsidRDefault="009742E7" w:rsidP="00001618">
            <w:pPr>
              <w:shd w:val="clear" w:color="auto" w:fill="365F91" w:themeFill="accent1" w:themeFillShade="BF"/>
              <w:spacing w:line="276" w:lineRule="auto"/>
              <w:jc w:val="center"/>
              <w:rPr>
                <w:rStyle w:val="lev"/>
                <w:bCs w:val="0"/>
                <w:color w:val="FFFFFF" w:themeColor="background1"/>
                <w:szCs w:val="22"/>
              </w:rPr>
            </w:pPr>
            <w:r w:rsidRPr="00001618">
              <w:rPr>
                <w:rStyle w:val="lev"/>
                <w:bCs w:val="0"/>
                <w:color w:val="FFFFFF" w:themeColor="background1"/>
                <w:szCs w:val="22"/>
              </w:rPr>
              <w:t xml:space="preserve">C </w:t>
            </w:r>
            <w:r w:rsidR="00B37A39" w:rsidRPr="00B37A39">
              <w:rPr>
                <w:b/>
                <w:bCs/>
                <w:color w:val="FFFFFF" w:themeColor="background1"/>
                <w:szCs w:val="22"/>
              </w:rPr>
              <w:t xml:space="preserve">– </w:t>
            </w:r>
            <w:r w:rsidRPr="00001618">
              <w:rPr>
                <w:rStyle w:val="lev"/>
                <w:bCs w:val="0"/>
                <w:color w:val="FFFFFF" w:themeColor="background1"/>
                <w:szCs w:val="22"/>
              </w:rPr>
              <w:t>SIGNATURE DU MARCHE PAR LE TITULAIRE INDIVIDUEL OU, EN CAS GROUPEMENT, LE MANDATAIRE DUMENT HABILITE OU CHAQUE MEMBRE DU GROUPEMENT.</w:t>
            </w:r>
          </w:p>
        </w:tc>
      </w:tr>
    </w:tbl>
    <w:p w14:paraId="2C553FF1" w14:textId="77777777" w:rsidR="00A57348" w:rsidRPr="00001618" w:rsidRDefault="00A57348" w:rsidP="00001618">
      <w:pPr>
        <w:tabs>
          <w:tab w:val="left" w:pos="851"/>
        </w:tabs>
        <w:spacing w:line="276" w:lineRule="auto"/>
        <w:jc w:val="both"/>
        <w:rPr>
          <w:rFonts w:cstheme="minorHAnsi"/>
          <w:szCs w:val="22"/>
        </w:rPr>
      </w:pPr>
    </w:p>
    <w:p w14:paraId="026A4337" w14:textId="28E2C9A1"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C1 – Signature du marché par le titulaire individuel :</w:t>
      </w:r>
    </w:p>
    <w:p w14:paraId="41A14443" w14:textId="77777777" w:rsidR="00F35054" w:rsidRPr="00001618" w:rsidRDefault="00F35054" w:rsidP="00001618">
      <w:pPr>
        <w:pStyle w:val="fcase1ertab"/>
        <w:tabs>
          <w:tab w:val="left" w:pos="851"/>
        </w:tabs>
        <w:spacing w:line="276" w:lineRule="auto"/>
        <w:ind w:left="0" w:firstLine="0"/>
        <w:rPr>
          <w:rFonts w:cstheme="minorHAnsi"/>
          <w:b/>
          <w:szCs w:val="22"/>
        </w:rPr>
      </w:pPr>
    </w:p>
    <w:tbl>
      <w:tblPr>
        <w:tblW w:w="5000" w:type="pct"/>
        <w:tblLook w:val="0000" w:firstRow="0" w:lastRow="0" w:firstColumn="0" w:lastColumn="0" w:noHBand="0" w:noVBand="0"/>
      </w:tblPr>
      <w:tblGrid>
        <w:gridCol w:w="2973"/>
        <w:gridCol w:w="2973"/>
        <w:gridCol w:w="2974"/>
      </w:tblGrid>
      <w:tr w:rsidR="00467177" w:rsidRPr="00162E69" w14:paraId="238D80D0" w14:textId="77777777" w:rsidTr="00DF5F64">
        <w:tc>
          <w:tcPr>
            <w:tcW w:w="1666" w:type="pct"/>
            <w:tcBorders>
              <w:top w:val="single" w:sz="4" w:space="0" w:color="000000"/>
              <w:left w:val="single" w:sz="4" w:space="0" w:color="000000"/>
              <w:bottom w:val="single" w:sz="4" w:space="0" w:color="000000"/>
            </w:tcBorders>
            <w:vAlign w:val="center"/>
          </w:tcPr>
          <w:p w14:paraId="62C4896B"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Nom, prénom et qualité</w:t>
            </w:r>
          </w:p>
          <w:p w14:paraId="28D8BED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du signataire (*)</w:t>
            </w:r>
          </w:p>
        </w:tc>
        <w:tc>
          <w:tcPr>
            <w:tcW w:w="1666" w:type="pct"/>
            <w:tcBorders>
              <w:top w:val="single" w:sz="4" w:space="0" w:color="000000"/>
              <w:left w:val="single" w:sz="4" w:space="0" w:color="000000"/>
              <w:bottom w:val="single" w:sz="4" w:space="0" w:color="000000"/>
            </w:tcBorders>
            <w:vAlign w:val="center"/>
          </w:tcPr>
          <w:p w14:paraId="1E1EFAD4"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Lieu et date de signature</w:t>
            </w:r>
          </w:p>
        </w:tc>
        <w:tc>
          <w:tcPr>
            <w:tcW w:w="1667" w:type="pct"/>
            <w:tcBorders>
              <w:top w:val="single" w:sz="4" w:space="0" w:color="000000"/>
              <w:left w:val="single" w:sz="4" w:space="0" w:color="000000"/>
              <w:bottom w:val="single" w:sz="4" w:space="0" w:color="000000"/>
              <w:right w:val="single" w:sz="4" w:space="0" w:color="000000"/>
            </w:tcBorders>
            <w:vAlign w:val="center"/>
          </w:tcPr>
          <w:p w14:paraId="258968FD" w14:textId="77777777" w:rsidR="00F35054" w:rsidRPr="00162E69" w:rsidRDefault="00F35054" w:rsidP="00001618">
            <w:pPr>
              <w:tabs>
                <w:tab w:val="left" w:pos="851"/>
              </w:tabs>
              <w:spacing w:line="276" w:lineRule="auto"/>
              <w:jc w:val="center"/>
              <w:rPr>
                <w:rFonts w:cstheme="minorHAnsi"/>
                <w:b/>
                <w:bCs/>
                <w:szCs w:val="22"/>
              </w:rPr>
            </w:pPr>
            <w:r w:rsidRPr="00162E69">
              <w:rPr>
                <w:rFonts w:cstheme="minorHAnsi"/>
                <w:b/>
                <w:bCs/>
                <w:szCs w:val="22"/>
              </w:rPr>
              <w:t>Signature</w:t>
            </w:r>
          </w:p>
        </w:tc>
      </w:tr>
      <w:tr w:rsidR="00467177" w:rsidRPr="00001618" w14:paraId="2A62D293" w14:textId="77777777" w:rsidTr="00162E69">
        <w:trPr>
          <w:trHeight w:val="1021"/>
        </w:trPr>
        <w:sdt>
          <w:sdtPr>
            <w:rPr>
              <w:rFonts w:cstheme="minorHAnsi"/>
              <w:szCs w:val="22"/>
            </w:rPr>
            <w:id w:val="-1157300913"/>
            <w:placeholder>
              <w:docPart w:val="C27A56E152E1406EB6FAB0AB64791A29"/>
            </w:placeholder>
            <w:showingPlcHdr/>
          </w:sdtPr>
          <w:sdtEndPr/>
          <w:sdtContent>
            <w:tc>
              <w:tcPr>
                <w:tcW w:w="1666" w:type="pct"/>
                <w:tcBorders>
                  <w:top w:val="single" w:sz="4" w:space="0" w:color="000000"/>
                  <w:left w:val="single" w:sz="4" w:space="0" w:color="000000"/>
                  <w:bottom w:val="single" w:sz="4" w:space="0" w:color="auto"/>
                </w:tcBorders>
              </w:tcPr>
              <w:p w14:paraId="0693694F" w14:textId="110AB08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276050930"/>
            <w:placeholder>
              <w:docPart w:val="344FF1097D9045F4B34B5909B904A4DF"/>
            </w:placeholder>
            <w:showingPlcHdr/>
          </w:sdtPr>
          <w:sdtEndPr/>
          <w:sdtContent>
            <w:tc>
              <w:tcPr>
                <w:tcW w:w="1666" w:type="pct"/>
                <w:tcBorders>
                  <w:top w:val="single" w:sz="4" w:space="0" w:color="000000"/>
                  <w:left w:val="single" w:sz="4" w:space="0" w:color="000000"/>
                  <w:bottom w:val="single" w:sz="4" w:space="0" w:color="auto"/>
                </w:tcBorders>
              </w:tcPr>
              <w:p w14:paraId="603BA296" w14:textId="4A8D47E3"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58522405"/>
            <w:placeholder>
              <w:docPart w:val="F1E5EF0AFB4A4C899406AE3FC7C9272D"/>
            </w:placeholder>
            <w:showingPlcHdr/>
          </w:sdtPr>
          <w:sdtEndPr/>
          <w:sdtContent>
            <w:tc>
              <w:tcPr>
                <w:tcW w:w="1667" w:type="pct"/>
                <w:tcBorders>
                  <w:top w:val="single" w:sz="4" w:space="0" w:color="000000"/>
                  <w:left w:val="single" w:sz="4" w:space="0" w:color="000000"/>
                  <w:bottom w:val="single" w:sz="4" w:space="0" w:color="auto"/>
                  <w:right w:val="single" w:sz="4" w:space="0" w:color="000000"/>
                </w:tcBorders>
              </w:tcPr>
              <w:p w14:paraId="6AD938BE" w14:textId="1CEA8E5E" w:rsidR="00F35054" w:rsidRPr="00001618" w:rsidRDefault="00A806E1" w:rsidP="00001618">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2C352D7E" w14:textId="77777777" w:rsidR="00F35054" w:rsidRPr="00001618" w:rsidRDefault="00F35054" w:rsidP="00001618">
      <w:pPr>
        <w:tabs>
          <w:tab w:val="left" w:pos="851"/>
        </w:tabs>
        <w:spacing w:line="276" w:lineRule="auto"/>
        <w:jc w:val="both"/>
        <w:rPr>
          <w:rFonts w:cstheme="minorHAnsi"/>
          <w:szCs w:val="22"/>
        </w:rPr>
      </w:pPr>
      <w:r w:rsidRPr="00001618">
        <w:rPr>
          <w:rFonts w:cstheme="minorHAnsi"/>
          <w:szCs w:val="22"/>
        </w:rPr>
        <w:t>(*) Le signataire doit avoir le pouvoir d’engager la personne qu’il représente.</w:t>
      </w:r>
    </w:p>
    <w:p w14:paraId="0F1EF752" w14:textId="77777777" w:rsidR="00F35054" w:rsidRPr="00001618" w:rsidRDefault="00F35054" w:rsidP="00001618">
      <w:pPr>
        <w:pStyle w:val="fcase1ertab"/>
        <w:tabs>
          <w:tab w:val="left" w:pos="851"/>
        </w:tabs>
        <w:spacing w:line="276" w:lineRule="auto"/>
        <w:ind w:left="0" w:firstLine="0"/>
        <w:rPr>
          <w:rFonts w:cstheme="minorHAnsi"/>
          <w:b/>
          <w:szCs w:val="22"/>
        </w:rPr>
      </w:pPr>
    </w:p>
    <w:p w14:paraId="3202AF46" w14:textId="1F5DF6F0" w:rsidR="00F35054" w:rsidRPr="00001618" w:rsidRDefault="00F35054" w:rsidP="00001618">
      <w:pPr>
        <w:pStyle w:val="fcase1ertab"/>
        <w:tabs>
          <w:tab w:val="left" w:pos="851"/>
        </w:tabs>
        <w:spacing w:line="276" w:lineRule="auto"/>
        <w:ind w:left="0" w:firstLine="0"/>
        <w:rPr>
          <w:rFonts w:cstheme="minorHAnsi"/>
          <w:i/>
          <w:szCs w:val="22"/>
        </w:rPr>
      </w:pPr>
      <w:r w:rsidRPr="00001618">
        <w:rPr>
          <w:rFonts w:cstheme="minorHAnsi"/>
          <w:b/>
          <w:szCs w:val="22"/>
        </w:rPr>
        <w:t>C2 – Signature du marché en cas de groupement :</w:t>
      </w:r>
    </w:p>
    <w:p w14:paraId="1AF8FE63" w14:textId="72CB4A59" w:rsidR="00813F11" w:rsidRPr="00022B26" w:rsidRDefault="00813F11" w:rsidP="00813F11">
      <w:pPr>
        <w:pStyle w:val="fcase1ertab"/>
        <w:tabs>
          <w:tab w:val="left" w:pos="851"/>
        </w:tabs>
        <w:spacing w:line="276" w:lineRule="auto"/>
        <w:ind w:left="0" w:firstLine="0"/>
        <w:rPr>
          <w:rFonts w:cstheme="minorHAnsi"/>
          <w:i/>
          <w:iCs/>
          <w:szCs w:val="22"/>
        </w:rPr>
      </w:pPr>
      <w:r w:rsidRPr="00022B26">
        <w:rPr>
          <w:rFonts w:cstheme="minorHAnsi"/>
          <w:i/>
          <w:iCs/>
          <w:szCs w:val="22"/>
        </w:rPr>
        <w:t>(Cocher l</w:t>
      </w:r>
      <w:r>
        <w:rPr>
          <w:rFonts w:cstheme="minorHAnsi"/>
          <w:i/>
          <w:iCs/>
          <w:szCs w:val="22"/>
        </w:rPr>
        <w:t>es</w:t>
      </w:r>
      <w:r w:rsidRPr="00022B26">
        <w:rPr>
          <w:rFonts w:cstheme="minorHAnsi"/>
          <w:i/>
          <w:iCs/>
          <w:szCs w:val="22"/>
        </w:rPr>
        <w:t xml:space="preserve"> case</w:t>
      </w:r>
      <w:r>
        <w:rPr>
          <w:rFonts w:cstheme="minorHAnsi"/>
          <w:i/>
          <w:iCs/>
          <w:szCs w:val="22"/>
        </w:rPr>
        <w:t>s</w:t>
      </w:r>
      <w:r w:rsidRPr="00022B26">
        <w:rPr>
          <w:rFonts w:cstheme="minorHAnsi"/>
          <w:i/>
          <w:iCs/>
          <w:szCs w:val="22"/>
        </w:rPr>
        <w:t xml:space="preserve"> correspondante</w:t>
      </w:r>
      <w:r>
        <w:rPr>
          <w:rFonts w:cstheme="minorHAnsi"/>
          <w:i/>
          <w:iCs/>
          <w:szCs w:val="22"/>
        </w:rPr>
        <w:t>s</w:t>
      </w:r>
      <w:r w:rsidRPr="00022B26">
        <w:rPr>
          <w:rFonts w:cstheme="minorHAnsi"/>
          <w:i/>
          <w:iCs/>
          <w:szCs w:val="22"/>
        </w:rPr>
        <w:t>.)</w:t>
      </w:r>
    </w:p>
    <w:p w14:paraId="2C0AE9E5" w14:textId="77777777" w:rsidR="00F35054" w:rsidRPr="00001618" w:rsidRDefault="00F35054" w:rsidP="00001618">
      <w:pPr>
        <w:tabs>
          <w:tab w:val="left" w:pos="851"/>
        </w:tabs>
        <w:spacing w:line="276" w:lineRule="auto"/>
        <w:jc w:val="both"/>
        <w:rPr>
          <w:rFonts w:cstheme="minorHAnsi"/>
          <w:szCs w:val="22"/>
        </w:rPr>
      </w:pPr>
    </w:p>
    <w:p w14:paraId="39BBCB63" w14:textId="77777777" w:rsidR="00F35054" w:rsidRPr="00001618" w:rsidRDefault="00F35054" w:rsidP="00001618">
      <w:pPr>
        <w:tabs>
          <w:tab w:val="left" w:pos="851"/>
        </w:tabs>
        <w:spacing w:line="276" w:lineRule="auto"/>
        <w:rPr>
          <w:rFonts w:cstheme="minorHAnsi"/>
          <w:szCs w:val="22"/>
        </w:rPr>
      </w:pPr>
      <w:r w:rsidRPr="00001618">
        <w:rPr>
          <w:rFonts w:cstheme="minorHAnsi"/>
          <w:szCs w:val="22"/>
        </w:rPr>
        <w:t>Les membres du groupement d’opérateurs économiques désignent le mandataire suivant (article R. 2142-23 ou article R. 2342-12 du code de la commande publique)</w:t>
      </w:r>
      <w:r w:rsidRPr="00001618">
        <w:rPr>
          <w:rFonts w:cstheme="minorHAnsi"/>
          <w:i/>
          <w:szCs w:val="22"/>
        </w:rPr>
        <w:t> </w:t>
      </w:r>
      <w:r w:rsidRPr="00001618">
        <w:rPr>
          <w:rFonts w:cstheme="minorHAnsi"/>
          <w:szCs w:val="22"/>
        </w:rPr>
        <w:t>:</w:t>
      </w:r>
    </w:p>
    <w:p w14:paraId="74765C98" w14:textId="77777777" w:rsidR="00F35054" w:rsidRPr="00001618" w:rsidRDefault="00F35054" w:rsidP="00001618">
      <w:pPr>
        <w:tabs>
          <w:tab w:val="left" w:pos="851"/>
        </w:tabs>
        <w:spacing w:line="276" w:lineRule="auto"/>
        <w:jc w:val="center"/>
        <w:rPr>
          <w:rFonts w:cstheme="minorHAnsi"/>
          <w:i/>
          <w:szCs w:val="22"/>
          <w:u w:val="single"/>
        </w:rPr>
      </w:pPr>
    </w:p>
    <w:sdt>
      <w:sdtPr>
        <w:rPr>
          <w:rFonts w:cstheme="minorHAnsi"/>
          <w:b/>
          <w:bCs/>
          <w:szCs w:val="22"/>
        </w:rPr>
        <w:id w:val="320939953"/>
        <w:placeholder>
          <w:docPart w:val="6981CCEE14C1451DB37751EE748B79FC"/>
        </w:placeholder>
        <w:showingPlcHdr/>
      </w:sdtPr>
      <w:sdtEndPr/>
      <w:sdtContent>
        <w:p w14:paraId="724CDB95" w14:textId="5F8B4B34" w:rsidR="00A806E1" w:rsidRPr="00162E69" w:rsidRDefault="00A806E1" w:rsidP="00001618">
          <w:pPr>
            <w:tabs>
              <w:tab w:val="left" w:pos="851"/>
            </w:tabs>
            <w:spacing w:line="276" w:lineRule="auto"/>
            <w:jc w:val="center"/>
            <w:rPr>
              <w:rFonts w:cstheme="minorHAnsi"/>
              <w:b/>
              <w:bCs/>
              <w:i/>
              <w:szCs w:val="22"/>
              <w:u w:val="single"/>
            </w:rPr>
          </w:pPr>
          <w:r w:rsidRPr="00162E69">
            <w:rPr>
              <w:rFonts w:cstheme="minorHAnsi"/>
              <w:b/>
              <w:bCs/>
              <w:i/>
              <w:szCs w:val="22"/>
              <w:u w:val="single"/>
            </w:rPr>
            <w:t>[Indiquer le nom commercial et la dénomination sociale du mandataire]</w:t>
          </w:r>
        </w:p>
      </w:sdtContent>
    </w:sdt>
    <w:p w14:paraId="0FF681FA" w14:textId="77777777" w:rsidR="00F35054" w:rsidRPr="00001618" w:rsidRDefault="00F35054" w:rsidP="00001618">
      <w:pPr>
        <w:pStyle w:val="fcase1ertab"/>
        <w:tabs>
          <w:tab w:val="left" w:pos="851"/>
        </w:tabs>
        <w:spacing w:line="276" w:lineRule="auto"/>
        <w:ind w:left="0" w:firstLine="0"/>
        <w:rPr>
          <w:rFonts w:cstheme="minorHAnsi"/>
          <w:szCs w:val="22"/>
        </w:rPr>
      </w:pPr>
    </w:p>
    <w:p w14:paraId="448BA032" w14:textId="7ADBE36C" w:rsidR="00F35054" w:rsidRPr="00022B26" w:rsidRDefault="00F35054" w:rsidP="00022B26">
      <w:pPr>
        <w:pStyle w:val="fcase1ertab"/>
        <w:tabs>
          <w:tab w:val="left" w:pos="851"/>
        </w:tabs>
        <w:spacing w:line="276" w:lineRule="auto"/>
        <w:ind w:left="0" w:firstLine="0"/>
        <w:rPr>
          <w:rFonts w:cstheme="minorHAnsi"/>
          <w:i/>
          <w:iCs/>
          <w:szCs w:val="22"/>
        </w:rPr>
      </w:pPr>
      <w:r w:rsidRPr="00001618">
        <w:rPr>
          <w:rFonts w:cstheme="minorHAnsi"/>
          <w:szCs w:val="22"/>
          <w:u w:val="single"/>
        </w:rPr>
        <w:t>En cas de groupement conjoint, le mandataire du groupement est </w:t>
      </w:r>
      <w:r w:rsidRPr="00022B26">
        <w:rPr>
          <w:rFonts w:cstheme="minorHAnsi"/>
          <w:szCs w:val="22"/>
        </w:rPr>
        <w:t>:</w:t>
      </w:r>
      <w:r w:rsidR="00022B26" w:rsidRPr="00022B26">
        <w:rPr>
          <w:rFonts w:cstheme="minorHAnsi"/>
          <w:szCs w:val="22"/>
        </w:rPr>
        <w:t xml:space="preserve">  </w:t>
      </w:r>
    </w:p>
    <w:p w14:paraId="3B8D8651" w14:textId="77777777" w:rsidR="00F35054" w:rsidRPr="00001618" w:rsidRDefault="00F35054" w:rsidP="00001618">
      <w:pPr>
        <w:pStyle w:val="fcase1ertab"/>
        <w:tabs>
          <w:tab w:val="left" w:pos="851"/>
        </w:tabs>
        <w:spacing w:line="276" w:lineRule="auto"/>
        <w:jc w:val="center"/>
        <w:rPr>
          <w:rFonts w:cstheme="minorHAnsi"/>
          <w:szCs w:val="22"/>
          <w:u w:val="single"/>
        </w:rPr>
      </w:pPr>
    </w:p>
    <w:p w14:paraId="3F669756" w14:textId="68F1827E" w:rsidR="00F35054" w:rsidRPr="00001618" w:rsidRDefault="00F35054" w:rsidP="00001618">
      <w:pPr>
        <w:pStyle w:val="fcase1ertab"/>
        <w:tabs>
          <w:tab w:val="clear" w:pos="426"/>
          <w:tab w:val="left" w:pos="851"/>
        </w:tabs>
        <w:spacing w:line="276" w:lineRule="auto"/>
        <w:ind w:left="0" w:firstLine="851"/>
        <w:rPr>
          <w:rFonts w:cstheme="minorHAnsi"/>
          <w:szCs w:val="22"/>
        </w:rPr>
      </w:pPr>
      <w:r w:rsidRPr="00001618">
        <w:rPr>
          <w:rFonts w:cstheme="minorHAnsi"/>
          <w:szCs w:val="22"/>
        </w:rPr>
        <w:fldChar w:fldCharType="begin">
          <w:ffData>
            <w:name w:val=""/>
            <w:enabled/>
            <w:calcOnExit w:val="0"/>
            <w:checkBox>
              <w:size w:val="20"/>
              <w:default w:val="0"/>
              <w:checked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Conjoint</w:t>
      </w:r>
      <w:r w:rsidRPr="00001618">
        <w:rPr>
          <w:rFonts w:cstheme="minorHAnsi"/>
          <w:szCs w:val="22"/>
        </w:rPr>
        <w:tab/>
      </w:r>
      <w:r w:rsidRPr="00001618">
        <w:rPr>
          <w:rFonts w:cstheme="minorHAnsi"/>
          <w:szCs w:val="22"/>
        </w:rPr>
        <w:tab/>
        <w:t>OU</w:t>
      </w:r>
      <w:r w:rsidRPr="00001618">
        <w:rPr>
          <w:rFonts w:cstheme="minorHAnsi"/>
          <w:szCs w:val="22"/>
        </w:rPr>
        <w:tab/>
      </w: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Cs/>
          <w:szCs w:val="22"/>
        </w:rPr>
        <w:t xml:space="preserve"> </w:t>
      </w:r>
      <w:r w:rsidRPr="00001618">
        <w:rPr>
          <w:rFonts w:cstheme="minorHAnsi"/>
          <w:szCs w:val="22"/>
        </w:rPr>
        <w:t>solidaire</w:t>
      </w:r>
    </w:p>
    <w:p w14:paraId="70743258" w14:textId="77777777" w:rsidR="00F35054" w:rsidRPr="00001618" w:rsidRDefault="00F35054" w:rsidP="00001618">
      <w:pPr>
        <w:tabs>
          <w:tab w:val="left" w:pos="851"/>
        </w:tabs>
        <w:spacing w:line="276" w:lineRule="auto"/>
        <w:rPr>
          <w:rFonts w:cstheme="minorHAnsi"/>
          <w:szCs w:val="22"/>
        </w:rPr>
      </w:pPr>
    </w:p>
    <w:p w14:paraId="0E646521" w14:textId="6F3F1E95" w:rsidR="00AB1C6B" w:rsidRPr="00AB1C6B" w:rsidRDefault="00F35054" w:rsidP="00AB1C6B">
      <w:pPr>
        <w:pStyle w:val="fcasegauche"/>
        <w:tabs>
          <w:tab w:val="left" w:pos="426"/>
        </w:tabs>
        <w:jc w:val="left"/>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ont donné mandat au mandataire, qui signe le présent acte d’engagement :</w:t>
      </w:r>
      <w:r w:rsidR="00AB1C6B" w:rsidRPr="00AB1C6B">
        <w:rPr>
          <w:rFonts w:cstheme="minorHAnsi"/>
          <w:szCs w:val="22"/>
        </w:rPr>
        <w:t xml:space="preserve"> </w:t>
      </w:r>
    </w:p>
    <w:p w14:paraId="4F2BAADE" w14:textId="3C884947" w:rsidR="00AB1C6B" w:rsidRPr="00001618" w:rsidRDefault="00AB1C6B" w:rsidP="00001618">
      <w:pPr>
        <w:pStyle w:val="fcasegauche"/>
        <w:tabs>
          <w:tab w:val="left" w:pos="426"/>
          <w:tab w:val="left" w:pos="851"/>
        </w:tabs>
        <w:spacing w:after="0" w:line="276" w:lineRule="auto"/>
        <w:ind w:left="0" w:firstLine="0"/>
        <w:jc w:val="left"/>
        <w:rPr>
          <w:rFonts w:cstheme="minorHAnsi"/>
          <w:szCs w:val="22"/>
        </w:rPr>
      </w:pPr>
    </w:p>
    <w:p w14:paraId="4A8528D8" w14:textId="77777777" w:rsidR="00F35054" w:rsidRPr="00001618" w:rsidRDefault="00F35054" w:rsidP="00001618">
      <w:pPr>
        <w:tabs>
          <w:tab w:val="left" w:pos="851"/>
        </w:tabs>
        <w:spacing w:line="276" w:lineRule="auto"/>
        <w:ind w:left="1695" w:hanging="1695"/>
        <w:rPr>
          <w:rFonts w:cstheme="minorHAns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le présent acte d’engagement en leur nom et pour leur compte, pour les représenter vis-à-vis de l’acheteur et pour coordonner l’ensemble des prestations ;</w:t>
      </w:r>
    </w:p>
    <w:p w14:paraId="717CC2B4"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5A46643B" w14:textId="77777777" w:rsidR="00F35054" w:rsidRPr="00001618" w:rsidRDefault="00F35054" w:rsidP="00001618">
      <w:pPr>
        <w:tabs>
          <w:tab w:val="left" w:pos="851"/>
        </w:tabs>
        <w:spacing w:line="276" w:lineRule="auto"/>
        <w:rPr>
          <w:rFonts w:cstheme="minorHAnsi"/>
          <w:szCs w:val="22"/>
        </w:rPr>
      </w:pPr>
    </w:p>
    <w:p w14:paraId="59801A8D" w14:textId="4100B613"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pour signer, en leur nom et pour leur compte, les modifications ultérieures du marché public</w:t>
      </w:r>
      <w:r w:rsidR="007D3EA6">
        <w:rPr>
          <w:rFonts w:cstheme="minorHAnsi"/>
          <w:szCs w:val="22"/>
        </w:rPr>
        <w:t xml:space="preserve"> </w:t>
      </w:r>
      <w:r w:rsidRPr="00001618">
        <w:rPr>
          <w:rFonts w:cstheme="minorHAnsi"/>
          <w:szCs w:val="22"/>
        </w:rPr>
        <w:t>;</w:t>
      </w:r>
    </w:p>
    <w:p w14:paraId="22877B60" w14:textId="77777777" w:rsidR="00F35054" w:rsidRPr="00001618" w:rsidRDefault="00F35054" w:rsidP="00001618">
      <w:pPr>
        <w:tabs>
          <w:tab w:val="left" w:pos="851"/>
        </w:tabs>
        <w:spacing w:line="276" w:lineRule="auto"/>
        <w:jc w:val="center"/>
        <w:rPr>
          <w:rFonts w:cstheme="minorHAnsi"/>
          <w:szCs w:val="22"/>
          <w:u w:val="single"/>
        </w:rPr>
      </w:pPr>
      <w:r w:rsidRPr="00001618">
        <w:rPr>
          <w:rFonts w:cstheme="minorHAnsi"/>
          <w:i/>
          <w:szCs w:val="22"/>
          <w:u w:val="single"/>
        </w:rPr>
        <w:t>(joindre les pouvoirs en annexe du présent document.)</w:t>
      </w:r>
    </w:p>
    <w:p w14:paraId="4294D7C9" w14:textId="77777777" w:rsidR="00F35054" w:rsidRPr="00001618" w:rsidRDefault="00F35054" w:rsidP="00001618">
      <w:pPr>
        <w:tabs>
          <w:tab w:val="left" w:pos="851"/>
        </w:tabs>
        <w:spacing w:line="276" w:lineRule="auto"/>
        <w:rPr>
          <w:rFonts w:cstheme="minorHAnsi"/>
          <w:iCs/>
          <w:szCs w:val="22"/>
        </w:rPr>
      </w:pPr>
    </w:p>
    <w:p w14:paraId="6326FF8D" w14:textId="77777777" w:rsidR="00F35054" w:rsidRPr="00001618" w:rsidRDefault="00F35054" w:rsidP="00001618">
      <w:pPr>
        <w:tabs>
          <w:tab w:val="left" w:pos="851"/>
        </w:tabs>
        <w:spacing w:line="276" w:lineRule="auto"/>
        <w:ind w:left="1134" w:hanging="850"/>
        <w:rPr>
          <w:rFonts w:cstheme="minorHAnsi"/>
          <w:szCs w:val="22"/>
        </w:rPr>
      </w:pPr>
      <w:r w:rsidRPr="00001618">
        <w:rPr>
          <w:rFonts w:cstheme="minorHAnsi"/>
          <w:szCs w:val="22"/>
        </w:rPr>
        <w:lastRenderedPageBreak/>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ont donné mandat au mandataire dans les conditions définies par les pouvoirs joints en annexe.</w:t>
      </w:r>
    </w:p>
    <w:p w14:paraId="6A26B3A4" w14:textId="77777777" w:rsidR="00F35054" w:rsidRPr="00001618" w:rsidRDefault="00F35054" w:rsidP="00001618">
      <w:pPr>
        <w:tabs>
          <w:tab w:val="left" w:pos="851"/>
        </w:tabs>
        <w:spacing w:line="276" w:lineRule="auto"/>
        <w:ind w:left="1134" w:hanging="850"/>
        <w:rPr>
          <w:rFonts w:cstheme="minorHAnsi"/>
          <w:i/>
          <w:szCs w:val="22"/>
        </w:rPr>
      </w:pPr>
    </w:p>
    <w:p w14:paraId="51750C4F" w14:textId="0E61C5CF" w:rsidR="00F35054" w:rsidRPr="00001618" w:rsidRDefault="00F35054" w:rsidP="00001618">
      <w:pPr>
        <w:tabs>
          <w:tab w:val="left" w:pos="851"/>
        </w:tabs>
        <w:spacing w:line="276" w:lineRule="auto"/>
        <w:rPr>
          <w:rFonts w:cstheme="minorHAnsi"/>
          <w:i/>
          <w:szCs w:val="22"/>
          <w:u w:val="single"/>
        </w:rPr>
      </w:pPr>
      <w:r w:rsidRPr="00001618">
        <w:rPr>
          <w:rFonts w:cstheme="minorHAnsi"/>
          <w:szCs w:val="22"/>
          <w:u w:val="single"/>
        </w:rPr>
        <w:fldChar w:fldCharType="begin">
          <w:ffData>
            <w:name w:val=""/>
            <w:enabled/>
            <w:calcOnExit w:val="0"/>
            <w:checkBox>
              <w:size w:val="20"/>
              <w:default w:val="0"/>
            </w:checkBox>
          </w:ffData>
        </w:fldChar>
      </w:r>
      <w:r w:rsidRPr="00001618">
        <w:rPr>
          <w:rFonts w:cstheme="minorHAnsi"/>
          <w:szCs w:val="22"/>
          <w:u w:val="single"/>
        </w:rPr>
        <w:instrText xml:space="preserve"> FORMCHECKBOX </w:instrText>
      </w:r>
      <w:r w:rsidRPr="00001618">
        <w:rPr>
          <w:rFonts w:cstheme="minorHAnsi"/>
          <w:szCs w:val="22"/>
          <w:u w:val="single"/>
        </w:rPr>
      </w:r>
      <w:r w:rsidRPr="00001618">
        <w:rPr>
          <w:rFonts w:cstheme="minorHAnsi"/>
          <w:szCs w:val="22"/>
          <w:u w:val="single"/>
        </w:rPr>
        <w:fldChar w:fldCharType="separate"/>
      </w:r>
      <w:r w:rsidRPr="00001618">
        <w:rPr>
          <w:rFonts w:cstheme="minorHAnsi"/>
          <w:szCs w:val="22"/>
          <w:u w:val="single"/>
        </w:rPr>
        <w:fldChar w:fldCharType="end"/>
      </w:r>
      <w:r w:rsidRPr="00001618">
        <w:rPr>
          <w:rFonts w:cstheme="minorHAnsi"/>
          <w:szCs w:val="22"/>
          <w:u w:val="single"/>
        </w:rPr>
        <w:t xml:space="preserve"> Les membres du groupement, qui signent le présent acte d’engagement</w:t>
      </w:r>
      <w:r w:rsidR="00AB1C6B">
        <w:rPr>
          <w:rFonts w:cstheme="minorHAnsi"/>
          <w:szCs w:val="22"/>
          <w:u w:val="single"/>
        </w:rPr>
        <w:t xml:space="preserve"> </w:t>
      </w:r>
      <w:r w:rsidRPr="00001618">
        <w:rPr>
          <w:rFonts w:cstheme="minorHAnsi"/>
          <w:szCs w:val="22"/>
          <w:u w:val="single"/>
        </w:rPr>
        <w:t> :</w:t>
      </w:r>
    </w:p>
    <w:p w14:paraId="711B4EDF" w14:textId="77777777" w:rsidR="00F35054" w:rsidRPr="00001618" w:rsidRDefault="00F35054" w:rsidP="00001618">
      <w:pPr>
        <w:tabs>
          <w:tab w:val="left" w:pos="851"/>
        </w:tabs>
        <w:spacing w:line="276" w:lineRule="auto"/>
        <w:rPr>
          <w:rFonts w:cstheme="minorHAnsi"/>
          <w:szCs w:val="22"/>
        </w:rPr>
      </w:pPr>
    </w:p>
    <w:p w14:paraId="3FADA44B" w14:textId="77777777" w:rsidR="00F35054" w:rsidRPr="00001618" w:rsidRDefault="00F35054" w:rsidP="00001618">
      <w:pPr>
        <w:tabs>
          <w:tab w:val="left" w:pos="851"/>
        </w:tabs>
        <w:spacing w:line="276" w:lineRule="auto"/>
        <w:ind w:left="1701" w:hanging="850"/>
        <w:jc w:val="both"/>
        <w:rPr>
          <w:rFonts w:cstheme="minorHAnsi"/>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les représenter vis-à-vis de l’acheteur et pour coordonner l’ensemble des prestations ;</w:t>
      </w:r>
    </w:p>
    <w:p w14:paraId="03849EA7" w14:textId="77777777" w:rsidR="00F35054" w:rsidRPr="00001618" w:rsidRDefault="00F35054" w:rsidP="00001618">
      <w:pPr>
        <w:tabs>
          <w:tab w:val="left" w:pos="851"/>
        </w:tabs>
        <w:spacing w:line="276" w:lineRule="auto"/>
        <w:ind w:left="1701" w:hanging="850"/>
        <w:jc w:val="both"/>
        <w:rPr>
          <w:rFonts w:cstheme="minorHAnsi"/>
          <w:szCs w:val="22"/>
        </w:rPr>
      </w:pPr>
    </w:p>
    <w:p w14:paraId="11C71223" w14:textId="1BF134D2" w:rsidR="00F35054" w:rsidRPr="00001618" w:rsidRDefault="00F35054" w:rsidP="00001618">
      <w:pPr>
        <w:tabs>
          <w:tab w:val="left" w:pos="851"/>
        </w:tabs>
        <w:spacing w:line="276" w:lineRule="auto"/>
        <w:ind w:left="1701" w:hanging="850"/>
        <w:jc w:val="both"/>
        <w:rPr>
          <w:rFonts w:cstheme="minorHAnsi"/>
          <w:iCs/>
          <w:szCs w:val="22"/>
        </w:rPr>
      </w:pP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szCs w:val="22"/>
        </w:rPr>
        <w:tab/>
        <w:t>donnent mandat au mandataire, qui l’accepte, pour signer, en leur nom et pour leur compte, les modifications ultérieures du marché</w:t>
      </w:r>
      <w:r w:rsidR="007D3EA6">
        <w:rPr>
          <w:rFonts w:cstheme="minorHAnsi"/>
          <w:szCs w:val="22"/>
        </w:rPr>
        <w:t xml:space="preserve"> </w:t>
      </w:r>
      <w:r w:rsidRPr="00001618">
        <w:rPr>
          <w:rFonts w:cstheme="minorHAnsi"/>
          <w:szCs w:val="22"/>
        </w:rPr>
        <w:t>;</w:t>
      </w:r>
    </w:p>
    <w:p w14:paraId="1D0F754D" w14:textId="77777777" w:rsidR="00F35054" w:rsidRPr="00001618" w:rsidRDefault="00F35054" w:rsidP="00001618">
      <w:pPr>
        <w:tabs>
          <w:tab w:val="left" w:pos="851"/>
        </w:tabs>
        <w:spacing w:line="276" w:lineRule="auto"/>
        <w:rPr>
          <w:rFonts w:cstheme="minorHAnsi"/>
          <w:iCs/>
          <w:szCs w:val="22"/>
        </w:rPr>
      </w:pPr>
    </w:p>
    <w:p w14:paraId="7513C15E" w14:textId="77777777" w:rsidR="00F35054" w:rsidRPr="00001618" w:rsidRDefault="00F35054" w:rsidP="00001618">
      <w:pPr>
        <w:tabs>
          <w:tab w:val="left" w:pos="851"/>
        </w:tabs>
        <w:spacing w:line="276" w:lineRule="auto"/>
        <w:ind w:left="1134" w:hanging="850"/>
        <w:rPr>
          <w:rFonts w:cstheme="minorHAnsi"/>
          <w:i/>
          <w:szCs w:val="22"/>
        </w:rPr>
      </w:pPr>
      <w:r w:rsidRPr="00001618">
        <w:rPr>
          <w:rFonts w:cstheme="minorHAnsi"/>
          <w:szCs w:val="22"/>
        </w:rPr>
        <w:tab/>
      </w:r>
      <w:r w:rsidRPr="00001618">
        <w:rPr>
          <w:rFonts w:cstheme="minorHAnsi"/>
          <w:szCs w:val="22"/>
        </w:rPr>
        <w:fldChar w:fldCharType="begin">
          <w:ffData>
            <w:name w:val=""/>
            <w:enabled/>
            <w:calcOnExit w:val="0"/>
            <w:checkBox>
              <w:size w:val="20"/>
              <w:default w:val="0"/>
            </w:checkBox>
          </w:ffData>
        </w:fldChar>
      </w:r>
      <w:r w:rsidRPr="00001618">
        <w:rPr>
          <w:rFonts w:cstheme="minorHAnsi"/>
          <w:szCs w:val="22"/>
        </w:rPr>
        <w:instrText xml:space="preserve"> FORMCHECKBOX </w:instrText>
      </w:r>
      <w:r w:rsidRPr="00001618">
        <w:rPr>
          <w:rFonts w:cstheme="minorHAnsi"/>
          <w:szCs w:val="22"/>
        </w:rPr>
      </w:r>
      <w:r w:rsidRPr="00001618">
        <w:rPr>
          <w:rFonts w:cstheme="minorHAnsi"/>
          <w:szCs w:val="22"/>
        </w:rPr>
        <w:fldChar w:fldCharType="separate"/>
      </w:r>
      <w:r w:rsidRPr="00001618">
        <w:rPr>
          <w:rFonts w:cstheme="minorHAnsi"/>
          <w:szCs w:val="22"/>
        </w:rPr>
        <w:fldChar w:fldCharType="end"/>
      </w:r>
      <w:r w:rsidRPr="00001618">
        <w:rPr>
          <w:rFonts w:cstheme="minorHAnsi"/>
          <w:i/>
          <w:iCs/>
          <w:szCs w:val="22"/>
        </w:rPr>
        <w:t xml:space="preserve"> </w:t>
      </w:r>
      <w:r w:rsidRPr="00001618">
        <w:rPr>
          <w:rFonts w:cstheme="minorHAnsi"/>
          <w:szCs w:val="22"/>
        </w:rPr>
        <w:tab/>
        <w:t>donnent mandat au mandataire dans les conditions définies ci-dessous :</w:t>
      </w:r>
    </w:p>
    <w:p w14:paraId="79771DF9" w14:textId="1A21BFD0" w:rsidR="00F35054" w:rsidRPr="00001618" w:rsidRDefault="00F35054" w:rsidP="00813F11">
      <w:pPr>
        <w:tabs>
          <w:tab w:val="left" w:pos="851"/>
        </w:tabs>
        <w:spacing w:line="276" w:lineRule="auto"/>
        <w:ind w:left="1134" w:hanging="850"/>
        <w:jc w:val="center"/>
        <w:rPr>
          <w:rFonts w:cstheme="minorHAnsi"/>
          <w:i/>
          <w:szCs w:val="22"/>
          <w:u w:val="single"/>
        </w:rPr>
      </w:pPr>
      <w:r w:rsidRPr="00001618">
        <w:rPr>
          <w:rFonts w:cstheme="minorHAnsi"/>
          <w:i/>
          <w:szCs w:val="22"/>
          <w:u w:val="single"/>
        </w:rPr>
        <w:t>(Donner des précisions sur l’étendue du mandat.)</w:t>
      </w:r>
    </w:p>
    <w:p w14:paraId="69C5E39F" w14:textId="77777777" w:rsidR="00F35054" w:rsidRPr="00001618" w:rsidRDefault="00F35054" w:rsidP="00001618">
      <w:pPr>
        <w:tabs>
          <w:tab w:val="left" w:pos="851"/>
        </w:tabs>
        <w:spacing w:line="276" w:lineRule="auto"/>
        <w:rPr>
          <w:rFonts w:cstheme="minorHAnsi"/>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3"/>
        <w:gridCol w:w="2973"/>
        <w:gridCol w:w="2974"/>
      </w:tblGrid>
      <w:tr w:rsidR="00467177" w:rsidRPr="00AB1C6B" w14:paraId="0C6034E5" w14:textId="77777777" w:rsidTr="00162E69">
        <w:trPr>
          <w:trHeight w:val="454"/>
        </w:trPr>
        <w:tc>
          <w:tcPr>
            <w:tcW w:w="1666" w:type="pct"/>
            <w:vAlign w:val="center"/>
          </w:tcPr>
          <w:p w14:paraId="67BA48DD"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Nom, prénom et qualité</w:t>
            </w:r>
          </w:p>
          <w:p w14:paraId="708A3B05"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du signataire (*)</w:t>
            </w:r>
          </w:p>
        </w:tc>
        <w:tc>
          <w:tcPr>
            <w:tcW w:w="1666" w:type="pct"/>
            <w:vAlign w:val="center"/>
          </w:tcPr>
          <w:p w14:paraId="02072EDF"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Lieu et date de signature</w:t>
            </w:r>
          </w:p>
        </w:tc>
        <w:tc>
          <w:tcPr>
            <w:tcW w:w="1667" w:type="pct"/>
            <w:vAlign w:val="center"/>
          </w:tcPr>
          <w:p w14:paraId="689DE4D2" w14:textId="77777777" w:rsidR="00F35054" w:rsidRPr="00AB1C6B" w:rsidRDefault="00F35054" w:rsidP="00AB1C6B">
            <w:pPr>
              <w:tabs>
                <w:tab w:val="left" w:pos="851"/>
              </w:tabs>
              <w:spacing w:line="276" w:lineRule="auto"/>
              <w:jc w:val="center"/>
              <w:rPr>
                <w:rFonts w:cstheme="minorHAnsi"/>
                <w:b/>
                <w:bCs/>
                <w:szCs w:val="22"/>
              </w:rPr>
            </w:pPr>
            <w:r w:rsidRPr="00AB1C6B">
              <w:rPr>
                <w:rFonts w:cstheme="minorHAnsi"/>
                <w:b/>
                <w:bCs/>
                <w:szCs w:val="22"/>
              </w:rPr>
              <w:t>Signature</w:t>
            </w:r>
          </w:p>
        </w:tc>
      </w:tr>
      <w:tr w:rsidR="00467177" w:rsidRPr="00001618" w14:paraId="6514A094" w14:textId="77777777" w:rsidTr="00162E69">
        <w:trPr>
          <w:trHeight w:val="454"/>
        </w:trPr>
        <w:sdt>
          <w:sdtPr>
            <w:rPr>
              <w:rFonts w:cstheme="minorHAnsi"/>
              <w:szCs w:val="22"/>
            </w:rPr>
            <w:id w:val="-1794743739"/>
            <w:placeholder>
              <w:docPart w:val="1B29424B495E47AA9499A569281EE201"/>
            </w:placeholder>
            <w:showingPlcHdr/>
          </w:sdtPr>
          <w:sdtEndPr/>
          <w:sdtContent>
            <w:tc>
              <w:tcPr>
                <w:tcW w:w="1666" w:type="pct"/>
                <w:vAlign w:val="center"/>
              </w:tcPr>
              <w:p w14:paraId="61D9EF2F" w14:textId="24E3FC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68524589"/>
            <w:placeholder>
              <w:docPart w:val="E8D5D0E56BE74DDF84B1DCD998999829"/>
            </w:placeholder>
            <w:showingPlcHdr/>
          </w:sdtPr>
          <w:sdtEndPr/>
          <w:sdtContent>
            <w:tc>
              <w:tcPr>
                <w:tcW w:w="1666" w:type="pct"/>
                <w:vAlign w:val="center"/>
              </w:tcPr>
              <w:p w14:paraId="00B9CE8C" w14:textId="0D1F5D6E"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192221052"/>
            <w:placeholder>
              <w:docPart w:val="85F8DD14702B42E8A157631C96C46D8D"/>
            </w:placeholder>
            <w:showingPlcHdr/>
          </w:sdtPr>
          <w:sdtEndPr/>
          <w:sdtContent>
            <w:tc>
              <w:tcPr>
                <w:tcW w:w="1667" w:type="pct"/>
                <w:vAlign w:val="center"/>
              </w:tcPr>
              <w:p w14:paraId="7335769F" w14:textId="7017A082" w:rsidR="00F35054"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1BE301E0" w14:textId="77777777" w:rsidTr="00162E69">
        <w:trPr>
          <w:trHeight w:val="454"/>
        </w:trPr>
        <w:sdt>
          <w:sdtPr>
            <w:rPr>
              <w:rFonts w:cstheme="minorHAnsi"/>
              <w:szCs w:val="22"/>
            </w:rPr>
            <w:id w:val="-1908369909"/>
            <w:placeholder>
              <w:docPart w:val="1D5297C761D1486A85A32F4E43D1D22F"/>
            </w:placeholder>
            <w:showingPlcHdr/>
          </w:sdtPr>
          <w:sdtEndPr/>
          <w:sdtContent>
            <w:tc>
              <w:tcPr>
                <w:tcW w:w="1666" w:type="pct"/>
                <w:vAlign w:val="center"/>
              </w:tcPr>
              <w:p w14:paraId="5DAD7E8A" w14:textId="43939A9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915462481"/>
            <w:placeholder>
              <w:docPart w:val="80A1B7CDA7A4471DBB9FB711CA99AC65"/>
            </w:placeholder>
            <w:showingPlcHdr/>
          </w:sdtPr>
          <w:sdtEndPr/>
          <w:sdtContent>
            <w:tc>
              <w:tcPr>
                <w:tcW w:w="1666" w:type="pct"/>
                <w:vAlign w:val="center"/>
              </w:tcPr>
              <w:p w14:paraId="63DC62E0" w14:textId="7B8A6406"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722361704"/>
            <w:placeholder>
              <w:docPart w:val="72B998FFAB1C483B8F29061CE5E72FEF"/>
            </w:placeholder>
            <w:showingPlcHdr/>
          </w:sdtPr>
          <w:sdtEndPr/>
          <w:sdtContent>
            <w:tc>
              <w:tcPr>
                <w:tcW w:w="1667" w:type="pct"/>
                <w:vAlign w:val="center"/>
              </w:tcPr>
              <w:p w14:paraId="18CA170D" w14:textId="5BDCCFBA"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54C119F8" w14:textId="77777777" w:rsidTr="00162E69">
        <w:trPr>
          <w:trHeight w:val="454"/>
        </w:trPr>
        <w:sdt>
          <w:sdtPr>
            <w:rPr>
              <w:rFonts w:cstheme="minorHAnsi"/>
              <w:szCs w:val="22"/>
            </w:rPr>
            <w:id w:val="921223121"/>
            <w:placeholder>
              <w:docPart w:val="00151726B5AE46038B390FA84EF1BBF0"/>
            </w:placeholder>
            <w:showingPlcHdr/>
          </w:sdtPr>
          <w:sdtEndPr/>
          <w:sdtContent>
            <w:tc>
              <w:tcPr>
                <w:tcW w:w="1666" w:type="pct"/>
                <w:vAlign w:val="center"/>
              </w:tcPr>
              <w:p w14:paraId="6FB8842C" w14:textId="0CE559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314025702"/>
            <w:placeholder>
              <w:docPart w:val="BC06C7E9842742678FF2BE5C4C5C8AEA"/>
            </w:placeholder>
            <w:showingPlcHdr/>
          </w:sdtPr>
          <w:sdtEndPr/>
          <w:sdtContent>
            <w:tc>
              <w:tcPr>
                <w:tcW w:w="1666" w:type="pct"/>
                <w:vAlign w:val="center"/>
              </w:tcPr>
              <w:p w14:paraId="14B382D3" w14:textId="1FA01C69"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913666464"/>
            <w:placeholder>
              <w:docPart w:val="D9DABB1975B14D61B1B556A8E4301453"/>
            </w:placeholder>
            <w:showingPlcHdr/>
          </w:sdtPr>
          <w:sdtEndPr/>
          <w:sdtContent>
            <w:tc>
              <w:tcPr>
                <w:tcW w:w="1667" w:type="pct"/>
                <w:vAlign w:val="center"/>
              </w:tcPr>
              <w:p w14:paraId="45AE8F6D" w14:textId="32C30A80"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r w:rsidR="00A806E1" w:rsidRPr="00001618" w14:paraId="69B08E85" w14:textId="77777777" w:rsidTr="00162E69">
        <w:trPr>
          <w:trHeight w:val="454"/>
        </w:trPr>
        <w:sdt>
          <w:sdtPr>
            <w:rPr>
              <w:rFonts w:cstheme="minorHAnsi"/>
              <w:szCs w:val="22"/>
            </w:rPr>
            <w:id w:val="1931146583"/>
            <w:placeholder>
              <w:docPart w:val="EF7254D7B9ED4E288972F19BC1C6BE3A"/>
            </w:placeholder>
            <w:showingPlcHdr/>
          </w:sdtPr>
          <w:sdtEndPr/>
          <w:sdtContent>
            <w:tc>
              <w:tcPr>
                <w:tcW w:w="1666" w:type="pct"/>
                <w:vAlign w:val="center"/>
              </w:tcPr>
              <w:p w14:paraId="4C85D117" w14:textId="44A09964"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1592428396"/>
            <w:placeholder>
              <w:docPart w:val="EB727F7E33BA4C0BB6FD6D30CCF6E2A4"/>
            </w:placeholder>
            <w:showingPlcHdr/>
          </w:sdtPr>
          <w:sdtEndPr/>
          <w:sdtContent>
            <w:tc>
              <w:tcPr>
                <w:tcW w:w="1666" w:type="pct"/>
                <w:vAlign w:val="center"/>
              </w:tcPr>
              <w:p w14:paraId="44B32DEB" w14:textId="50C6FA7E"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sdt>
          <w:sdtPr>
            <w:rPr>
              <w:rFonts w:cstheme="minorHAnsi"/>
              <w:szCs w:val="22"/>
            </w:rPr>
            <w:id w:val="2006552562"/>
            <w:placeholder>
              <w:docPart w:val="15CF15C354BD4FF78C219F34A85A637A"/>
            </w:placeholder>
            <w:showingPlcHdr/>
          </w:sdtPr>
          <w:sdtEndPr/>
          <w:sdtContent>
            <w:tc>
              <w:tcPr>
                <w:tcW w:w="1667" w:type="pct"/>
                <w:vAlign w:val="center"/>
              </w:tcPr>
              <w:p w14:paraId="28F56857" w14:textId="43EA9F05" w:rsidR="00A806E1" w:rsidRPr="00001618" w:rsidRDefault="00AB1C6B" w:rsidP="00AB1C6B">
                <w:pPr>
                  <w:tabs>
                    <w:tab w:val="left" w:pos="851"/>
                  </w:tabs>
                  <w:snapToGrid w:val="0"/>
                  <w:spacing w:line="276" w:lineRule="auto"/>
                  <w:jc w:val="center"/>
                  <w:rPr>
                    <w:rFonts w:cstheme="minorHAnsi"/>
                    <w:b/>
                    <w:bCs/>
                    <w:szCs w:val="22"/>
                  </w:rPr>
                </w:pPr>
                <w:r w:rsidRPr="00467773">
                  <w:rPr>
                    <w:rFonts w:cstheme="minorHAnsi"/>
                    <w:b/>
                    <w:bCs/>
                    <w:szCs w:val="22"/>
                    <w:u w:val="single"/>
                  </w:rPr>
                  <w:t>A remplir</w:t>
                </w:r>
              </w:p>
            </w:tc>
          </w:sdtContent>
        </w:sdt>
      </w:tr>
    </w:tbl>
    <w:p w14:paraId="31D19685" w14:textId="77777777" w:rsidR="00F35054" w:rsidRPr="00001618" w:rsidRDefault="00F35054" w:rsidP="00001618">
      <w:pPr>
        <w:tabs>
          <w:tab w:val="left" w:pos="851"/>
        </w:tabs>
        <w:spacing w:line="276" w:lineRule="auto"/>
        <w:jc w:val="both"/>
        <w:rPr>
          <w:rFonts w:cstheme="minorHAnsi"/>
          <w:bCs/>
          <w:szCs w:val="22"/>
        </w:rPr>
      </w:pPr>
      <w:r w:rsidRPr="00001618">
        <w:rPr>
          <w:rFonts w:cstheme="minorHAnsi"/>
          <w:b/>
          <w:bCs/>
          <w:szCs w:val="22"/>
        </w:rPr>
        <w:t xml:space="preserve">(*) </w:t>
      </w:r>
      <w:r w:rsidRPr="00001618">
        <w:rPr>
          <w:rFonts w:cstheme="minorHAnsi"/>
          <w:szCs w:val="22"/>
        </w:rPr>
        <w:t>Le signataire doit avoir le pouvoir d’engager la personne qu’il représente.</w:t>
      </w:r>
    </w:p>
    <w:p w14:paraId="3DB7CCF6" w14:textId="77777777" w:rsidR="00F96929" w:rsidRPr="00001618" w:rsidRDefault="00F96929" w:rsidP="00F96929">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06FE0B1" w14:textId="77777777" w:rsidTr="00F2183E">
        <w:tc>
          <w:tcPr>
            <w:tcW w:w="5000" w:type="pct"/>
            <w:shd w:val="clear" w:color="auto" w:fill="D9D9D9" w:themeFill="background1" w:themeFillShade="D9"/>
          </w:tcPr>
          <w:p w14:paraId="189A3F02" w14:textId="111690B5" w:rsidR="00F35054" w:rsidRPr="00001618" w:rsidRDefault="00B37A39"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D</w:t>
            </w:r>
            <w:r w:rsidR="00F35054" w:rsidRPr="00001618">
              <w:rPr>
                <w:rStyle w:val="lev"/>
                <w:bCs w:val="0"/>
                <w:color w:val="FFFFFF" w:themeColor="background1"/>
                <w:szCs w:val="22"/>
              </w:rPr>
              <w:t xml:space="preserve"> – COASSURANCE</w:t>
            </w:r>
          </w:p>
        </w:tc>
      </w:tr>
    </w:tbl>
    <w:p w14:paraId="0F0BC7E6" w14:textId="77777777" w:rsidR="00F35054" w:rsidRPr="00001618" w:rsidRDefault="00F35054" w:rsidP="00001618">
      <w:pPr>
        <w:spacing w:line="276" w:lineRule="auto"/>
        <w:ind w:right="-198"/>
        <w:rPr>
          <w:rFonts w:cstheme="minorHAnsi"/>
          <w:szCs w:val="22"/>
          <w:u w:val="single"/>
        </w:rPr>
      </w:pPr>
      <w:r w:rsidRPr="00001618">
        <w:rPr>
          <w:rFonts w:cstheme="minorHAnsi"/>
          <w:szCs w:val="22"/>
          <w:u w:val="single"/>
        </w:rPr>
        <w:t>En cas de coassurance, indiquer les coordonnées et le pourcentage de participation de chacun des Co assureurs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17"/>
        <w:gridCol w:w="4303"/>
      </w:tblGrid>
      <w:tr w:rsidR="00467177" w:rsidRPr="00AB1C6B" w14:paraId="0CB43329" w14:textId="77777777" w:rsidTr="00F2183E">
        <w:trPr>
          <w:trHeight w:val="231"/>
          <w:jc w:val="center"/>
        </w:trPr>
        <w:tc>
          <w:tcPr>
            <w:tcW w:w="2588" w:type="pct"/>
            <w:vAlign w:val="center"/>
          </w:tcPr>
          <w:p w14:paraId="77411CA0"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Nom / Compagnie</w:t>
            </w:r>
          </w:p>
        </w:tc>
        <w:tc>
          <w:tcPr>
            <w:tcW w:w="2412" w:type="pct"/>
            <w:vAlign w:val="center"/>
          </w:tcPr>
          <w:p w14:paraId="17F42821" w14:textId="77777777" w:rsidR="00F35054" w:rsidRPr="00AB1C6B" w:rsidRDefault="00F35054" w:rsidP="00001618">
            <w:pPr>
              <w:tabs>
                <w:tab w:val="left" w:pos="851"/>
              </w:tabs>
              <w:spacing w:line="276" w:lineRule="auto"/>
              <w:jc w:val="center"/>
              <w:rPr>
                <w:rFonts w:cstheme="minorHAnsi"/>
                <w:b/>
                <w:bCs/>
                <w:szCs w:val="22"/>
              </w:rPr>
            </w:pPr>
            <w:r w:rsidRPr="00AB1C6B">
              <w:rPr>
                <w:rFonts w:cstheme="minorHAnsi"/>
                <w:b/>
                <w:bCs/>
                <w:szCs w:val="22"/>
              </w:rPr>
              <w:t xml:space="preserve">% de participation </w:t>
            </w:r>
          </w:p>
        </w:tc>
      </w:tr>
      <w:tr w:rsidR="00467177" w:rsidRPr="00AB1C6B" w14:paraId="60F3E668" w14:textId="77777777" w:rsidTr="00F2183E">
        <w:trPr>
          <w:trHeight w:val="231"/>
          <w:jc w:val="center"/>
        </w:trPr>
        <w:sdt>
          <w:sdtPr>
            <w:rPr>
              <w:rFonts w:cstheme="minorHAnsi"/>
              <w:szCs w:val="22"/>
            </w:rPr>
            <w:id w:val="-1096934130"/>
            <w:placeholder>
              <w:docPart w:val="26701E53C69940C8AA4F9ECA1CDD6729"/>
            </w:placeholder>
            <w:showingPlcHdr/>
          </w:sdtPr>
          <w:sdtEndPr/>
          <w:sdtContent>
            <w:tc>
              <w:tcPr>
                <w:tcW w:w="2588" w:type="pct"/>
                <w:vAlign w:val="center"/>
              </w:tcPr>
              <w:p w14:paraId="781B7612" w14:textId="7E8AB09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247548935"/>
            <w:placeholder>
              <w:docPart w:val="6450AEA568BC4C2AAFBF2F98F4F85959"/>
            </w:placeholder>
            <w:showingPlcHdr/>
          </w:sdtPr>
          <w:sdtEndPr/>
          <w:sdtContent>
            <w:tc>
              <w:tcPr>
                <w:tcW w:w="2412" w:type="pct"/>
                <w:vAlign w:val="center"/>
              </w:tcPr>
              <w:p w14:paraId="508D89FF" w14:textId="7C8D24C2"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467177" w:rsidRPr="00AB1C6B" w14:paraId="4EA484CF" w14:textId="77777777" w:rsidTr="00F2183E">
        <w:trPr>
          <w:trHeight w:val="231"/>
          <w:jc w:val="center"/>
        </w:trPr>
        <w:sdt>
          <w:sdtPr>
            <w:rPr>
              <w:rFonts w:cstheme="minorHAnsi"/>
              <w:szCs w:val="22"/>
            </w:rPr>
            <w:id w:val="-1298683745"/>
            <w:placeholder>
              <w:docPart w:val="7D73B847E0284C7F91F872F9D2A96BBD"/>
            </w:placeholder>
            <w:showingPlcHdr/>
          </w:sdtPr>
          <w:sdtEndPr/>
          <w:sdtContent>
            <w:tc>
              <w:tcPr>
                <w:tcW w:w="2588" w:type="pct"/>
                <w:vAlign w:val="center"/>
              </w:tcPr>
              <w:p w14:paraId="07DB1DC5" w14:textId="25647448"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1621688922"/>
            <w:placeholder>
              <w:docPart w:val="88AC2CD384A24A89878A7B15FDB11D20"/>
            </w:placeholder>
            <w:showingPlcHdr/>
          </w:sdtPr>
          <w:sdtEndPr/>
          <w:sdtContent>
            <w:tc>
              <w:tcPr>
                <w:tcW w:w="2412" w:type="pct"/>
                <w:vAlign w:val="center"/>
              </w:tcPr>
              <w:p w14:paraId="7C11B6F3" w14:textId="1CAA6450"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r w:rsidR="00AE0018" w:rsidRPr="00AB1C6B" w14:paraId="665677D9" w14:textId="77777777" w:rsidTr="00F2183E">
        <w:trPr>
          <w:trHeight w:val="231"/>
          <w:jc w:val="center"/>
        </w:trPr>
        <w:sdt>
          <w:sdtPr>
            <w:rPr>
              <w:rFonts w:cstheme="minorHAnsi"/>
              <w:szCs w:val="22"/>
            </w:rPr>
            <w:id w:val="-1134788620"/>
            <w:placeholder>
              <w:docPart w:val="47D37D8518D640CCB344B9A5DA3EADC6"/>
            </w:placeholder>
            <w:showingPlcHdr/>
          </w:sdtPr>
          <w:sdtEndPr/>
          <w:sdtContent>
            <w:tc>
              <w:tcPr>
                <w:tcW w:w="2588" w:type="pct"/>
                <w:vAlign w:val="center"/>
              </w:tcPr>
              <w:p w14:paraId="1887CED8" w14:textId="0040F23D"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sdt>
          <w:sdtPr>
            <w:rPr>
              <w:rFonts w:cstheme="minorHAnsi"/>
              <w:szCs w:val="22"/>
            </w:rPr>
            <w:id w:val="-316111042"/>
            <w:placeholder>
              <w:docPart w:val="3C1C1A4866414909825D07088E081313"/>
            </w:placeholder>
            <w:showingPlcHdr/>
          </w:sdtPr>
          <w:sdtEndPr/>
          <w:sdtContent>
            <w:tc>
              <w:tcPr>
                <w:tcW w:w="2412" w:type="pct"/>
                <w:vAlign w:val="center"/>
              </w:tcPr>
              <w:p w14:paraId="2D16FF8C" w14:textId="60C4C921" w:rsidR="00AE0018" w:rsidRPr="00AB1C6B" w:rsidRDefault="00AB1C6B" w:rsidP="00001618">
                <w:pPr>
                  <w:tabs>
                    <w:tab w:val="left" w:pos="851"/>
                  </w:tabs>
                  <w:spacing w:line="276" w:lineRule="auto"/>
                  <w:jc w:val="center"/>
                  <w:rPr>
                    <w:rFonts w:cstheme="minorHAnsi"/>
                    <w:szCs w:val="22"/>
                  </w:rPr>
                </w:pPr>
                <w:r w:rsidRPr="00AB1C6B">
                  <w:rPr>
                    <w:rFonts w:cstheme="minorHAnsi"/>
                    <w:szCs w:val="22"/>
                    <w:u w:val="single"/>
                  </w:rPr>
                  <w:t>A remplir</w:t>
                </w:r>
              </w:p>
            </w:tc>
          </w:sdtContent>
        </w:sdt>
      </w:tr>
    </w:tbl>
    <w:p w14:paraId="0353BB93" w14:textId="77777777" w:rsidR="00342319" w:rsidRPr="00001618" w:rsidRDefault="00342319" w:rsidP="00001618">
      <w:pPr>
        <w:tabs>
          <w:tab w:val="left" w:pos="851"/>
        </w:tabs>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830A80" w14:textId="77777777" w:rsidTr="00096C2C">
        <w:tc>
          <w:tcPr>
            <w:tcW w:w="5000" w:type="pct"/>
            <w:shd w:val="clear" w:color="auto" w:fill="D9D9D9" w:themeFill="background1" w:themeFillShade="D9"/>
          </w:tcPr>
          <w:p w14:paraId="30318333" w14:textId="67F43CED" w:rsidR="00F35054" w:rsidRPr="00001618" w:rsidRDefault="00B37A39"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E</w:t>
            </w:r>
            <w:r w:rsidR="00F35054" w:rsidRPr="00001618">
              <w:rPr>
                <w:rStyle w:val="lev"/>
                <w:bCs w:val="0"/>
                <w:color w:val="FFFFFF" w:themeColor="background1"/>
                <w:szCs w:val="22"/>
              </w:rPr>
              <w:t xml:space="preserve"> – ENGAGEMENT DU PLACEMENT DE LA TOTALITE DU CONTRAT </w:t>
            </w:r>
          </w:p>
        </w:tc>
      </w:tr>
    </w:tbl>
    <w:p w14:paraId="1C36BB93" w14:textId="77777777" w:rsidR="00F35054" w:rsidRDefault="00F35054" w:rsidP="00001618">
      <w:pPr>
        <w:tabs>
          <w:tab w:val="left" w:pos="851"/>
        </w:tabs>
        <w:spacing w:line="276" w:lineRule="auto"/>
        <w:rPr>
          <w:rFonts w:cstheme="minorHAnsi"/>
          <w:szCs w:val="22"/>
        </w:rPr>
      </w:pPr>
      <w:r w:rsidRPr="00001618">
        <w:rPr>
          <w:rFonts w:cstheme="minorHAnsi"/>
          <w:szCs w:val="22"/>
        </w:rPr>
        <w:t>Le signataire de la présente proposition certifie avoir placé aux conditions ci-avant l’intégralité du contrat (100 % de la coassurance)</w:t>
      </w:r>
      <w:r w:rsidR="00C16204" w:rsidRPr="00001618">
        <w:rPr>
          <w:rFonts w:cstheme="minorHAnsi"/>
          <w:szCs w:val="22"/>
        </w:rPr>
        <w:t>.</w:t>
      </w:r>
    </w:p>
    <w:p w14:paraId="4BE41DFC" w14:textId="77777777" w:rsidR="00162E69" w:rsidRPr="00001618" w:rsidRDefault="00162E69" w:rsidP="00001618">
      <w:pPr>
        <w:tabs>
          <w:tab w:val="left" w:pos="851"/>
        </w:tabs>
        <w:spacing w:line="276" w:lineRule="auto"/>
        <w:rPr>
          <w:rFonts w:cstheme="minorHAnsi"/>
          <w:b/>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76DDFFD3" w14:textId="77777777" w:rsidTr="00096C2C">
        <w:tc>
          <w:tcPr>
            <w:tcW w:w="5000" w:type="pct"/>
            <w:shd w:val="clear" w:color="auto" w:fill="D9D9D9" w:themeFill="background1" w:themeFillShade="D9"/>
          </w:tcPr>
          <w:p w14:paraId="35B188E8" w14:textId="2D3CA33C" w:rsidR="00F35054" w:rsidRPr="00001618" w:rsidRDefault="00B37A39"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 xml:space="preserve">F </w:t>
            </w:r>
            <w:r w:rsidR="00F35054" w:rsidRPr="00001618">
              <w:rPr>
                <w:rStyle w:val="lev"/>
                <w:bCs w:val="0"/>
                <w:color w:val="FFFFFF" w:themeColor="background1"/>
                <w:szCs w:val="22"/>
              </w:rPr>
              <w:t>– PAIEMENTS</w:t>
            </w:r>
          </w:p>
        </w:tc>
      </w:tr>
    </w:tbl>
    <w:p w14:paraId="3DAC2FCC" w14:textId="78B7FD5E" w:rsidR="00703D15" w:rsidRPr="00001618" w:rsidRDefault="00F35054" w:rsidP="00001618">
      <w:pPr>
        <w:tabs>
          <w:tab w:val="left" w:pos="851"/>
        </w:tabs>
        <w:spacing w:line="276" w:lineRule="auto"/>
        <w:rPr>
          <w:rFonts w:cstheme="minorHAnsi"/>
          <w:szCs w:val="22"/>
        </w:rPr>
      </w:pPr>
      <w:r w:rsidRPr="00001618">
        <w:rPr>
          <w:rFonts w:cstheme="minorHAnsi"/>
          <w:szCs w:val="22"/>
        </w:rPr>
        <w:t>Les modalités de règlement du marché sont spécifiées et détaillées dans le Cahier des Clauses Administratives Particulières (CCAP).</w:t>
      </w:r>
    </w:p>
    <w:p w14:paraId="12993908" w14:textId="77777777" w:rsidR="00162E69" w:rsidRDefault="00162E69" w:rsidP="00001618">
      <w:pPr>
        <w:spacing w:line="276" w:lineRule="auto"/>
        <w:rPr>
          <w:rFonts w:cstheme="minorHAnsi"/>
          <w:szCs w:val="22"/>
        </w:rPr>
      </w:pPr>
    </w:p>
    <w:p w14:paraId="35A37433" w14:textId="3469CD1E" w:rsidR="00162E69" w:rsidRPr="00162E69" w:rsidRDefault="00B37A39" w:rsidP="00162E69">
      <w:pPr>
        <w:shd w:val="clear" w:color="auto" w:fill="365F91" w:themeFill="accent1" w:themeFillShade="BF"/>
        <w:spacing w:line="276" w:lineRule="auto"/>
        <w:jc w:val="center"/>
        <w:rPr>
          <w:rStyle w:val="lev"/>
          <w:bCs w:val="0"/>
          <w:color w:val="FFFFFF" w:themeColor="background1"/>
        </w:rPr>
      </w:pPr>
      <w:r>
        <w:rPr>
          <w:rStyle w:val="lev"/>
          <w:bCs w:val="0"/>
          <w:color w:val="FFFFFF" w:themeColor="background1"/>
        </w:rPr>
        <w:t xml:space="preserve">G </w:t>
      </w:r>
      <w:r w:rsidRPr="00B37A39">
        <w:rPr>
          <w:b/>
          <w:bCs/>
          <w:color w:val="FFFFFF" w:themeColor="background1"/>
        </w:rPr>
        <w:t xml:space="preserve">– </w:t>
      </w:r>
      <w:r w:rsidR="00162E69" w:rsidRPr="00162E69">
        <w:rPr>
          <w:rStyle w:val="lev"/>
          <w:bCs w:val="0"/>
          <w:color w:val="FFFFFF" w:themeColor="background1"/>
        </w:rPr>
        <w:t>CASE À COCHER – ACCEPTATION DU CAHIER DES CLAUSES TECHNIQUES PARTICULIÈRES (C.C.T.P.)</w:t>
      </w:r>
    </w:p>
    <w:p w14:paraId="5AADA6B6" w14:textId="77777777" w:rsidR="00162E69" w:rsidRDefault="00162E69" w:rsidP="00162E69">
      <w:pPr>
        <w:spacing w:line="276" w:lineRule="auto"/>
        <w:rPr>
          <w:rFonts w:cstheme="minorHAnsi"/>
          <w:i/>
          <w:iCs/>
          <w:szCs w:val="22"/>
        </w:rPr>
      </w:pPr>
      <w:r w:rsidRPr="00162E69">
        <w:rPr>
          <w:rFonts w:cstheme="minorHAnsi"/>
          <w:i/>
          <w:iCs/>
          <w:szCs w:val="22"/>
        </w:rPr>
        <w:t>(Le candidat doit obligatoirement cocher l’une des cases ci-dessous.</w:t>
      </w:r>
      <w:r w:rsidRPr="00162E69">
        <w:rPr>
          <w:rFonts w:cstheme="minorHAnsi"/>
          <w:i/>
          <w:iCs/>
          <w:szCs w:val="22"/>
        </w:rPr>
        <w:br/>
        <w:t>À défaut de réponse, l’offre est réputée accepter intégralement les dispositions du C.C.T.P.)</w:t>
      </w:r>
    </w:p>
    <w:p w14:paraId="43523888" w14:textId="77777777" w:rsidR="00162E69" w:rsidRPr="00162E69" w:rsidRDefault="00162E69" w:rsidP="00162E69">
      <w:pPr>
        <w:spacing w:line="276" w:lineRule="auto"/>
        <w:rPr>
          <w:rFonts w:cstheme="minorHAnsi"/>
          <w:szCs w:val="22"/>
        </w:rPr>
      </w:pPr>
    </w:p>
    <w:p w14:paraId="52E17A52" w14:textId="77777777" w:rsidR="00162E69" w:rsidRDefault="00162E69" w:rsidP="00162E69">
      <w:pPr>
        <w:spacing w:line="276" w:lineRule="auto"/>
        <w:rPr>
          <w:rFonts w:cstheme="minorHAnsi"/>
          <w:szCs w:val="22"/>
        </w:rPr>
      </w:pPr>
      <w:r w:rsidRPr="00162E69">
        <w:rPr>
          <w:rFonts w:cstheme="minorHAnsi"/>
          <w:szCs w:val="22"/>
        </w:rPr>
        <w:t>Le candidat déclare se positionner comme suit :</w:t>
      </w:r>
    </w:p>
    <w:p w14:paraId="77AFC6CA" w14:textId="77777777" w:rsidR="00162E69" w:rsidRPr="00162E69" w:rsidRDefault="00162E69" w:rsidP="00162E69">
      <w:pPr>
        <w:spacing w:line="276" w:lineRule="auto"/>
        <w:rPr>
          <w:rFonts w:cstheme="minorHAnsi"/>
          <w:szCs w:val="22"/>
        </w:rPr>
      </w:pPr>
    </w:p>
    <w:p w14:paraId="2F1E6C57" w14:textId="58848EBB" w:rsidR="00162E69" w:rsidRPr="00162E69" w:rsidRDefault="00A97678" w:rsidP="00162E69">
      <w:pPr>
        <w:spacing w:line="276" w:lineRule="auto"/>
        <w:rPr>
          <w:rFonts w:cstheme="minorHAnsi"/>
          <w:szCs w:val="22"/>
        </w:rPr>
      </w:pPr>
      <w:sdt>
        <w:sdtPr>
          <w:rPr>
            <w:rFonts w:cstheme="minorHAnsi"/>
            <w:b/>
            <w:bCs/>
            <w:szCs w:val="22"/>
          </w:rPr>
          <w:id w:val="-282424286"/>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1 / Acceptation intégrale du C.C.T.P.</w:t>
      </w:r>
    </w:p>
    <w:p w14:paraId="3D2F0332" w14:textId="77777777" w:rsidR="00162E69" w:rsidRPr="00162E69" w:rsidRDefault="00162E69" w:rsidP="00162E69">
      <w:pPr>
        <w:spacing w:line="276" w:lineRule="auto"/>
        <w:rPr>
          <w:rFonts w:cstheme="minorHAnsi"/>
          <w:szCs w:val="22"/>
        </w:rPr>
      </w:pPr>
      <w:r w:rsidRPr="00162E69">
        <w:rPr>
          <w:rFonts w:cstheme="minorHAnsi"/>
          <w:szCs w:val="22"/>
        </w:rPr>
        <w:t xml:space="preserve">Le candidat déclare accepter </w:t>
      </w:r>
      <w:r w:rsidRPr="00162E69">
        <w:rPr>
          <w:rFonts w:cstheme="minorHAnsi"/>
          <w:b/>
          <w:bCs/>
          <w:szCs w:val="22"/>
        </w:rPr>
        <w:t>sans aucune réserve ni restriction</w:t>
      </w:r>
      <w:r w:rsidRPr="00162E69">
        <w:rPr>
          <w:rFonts w:cstheme="minorHAnsi"/>
          <w:szCs w:val="22"/>
        </w:rPr>
        <w:t xml:space="preserve"> l’intégralité des dispositions du Cahier des Clauses Techniques Particulières.</w:t>
      </w:r>
    </w:p>
    <w:p w14:paraId="4F9A7AD7" w14:textId="77777777" w:rsidR="00162E69" w:rsidRPr="00162E69" w:rsidRDefault="00162E69" w:rsidP="00162E69">
      <w:pPr>
        <w:spacing w:line="276" w:lineRule="auto"/>
        <w:rPr>
          <w:rFonts w:cstheme="minorHAnsi"/>
          <w:szCs w:val="22"/>
        </w:rPr>
      </w:pPr>
      <w:r w:rsidRPr="00162E69">
        <w:rPr>
          <w:rFonts w:cstheme="minorHAnsi"/>
          <w:szCs w:val="22"/>
        </w:rPr>
        <w:t xml:space="preserve">Le C.C.T.P. </w:t>
      </w:r>
      <w:r w:rsidRPr="00162E69">
        <w:rPr>
          <w:rFonts w:cstheme="minorHAnsi"/>
          <w:b/>
          <w:bCs/>
          <w:szCs w:val="22"/>
        </w:rPr>
        <w:t>prévaut sur l’ensemble des documents contractuels de l’assureur</w:t>
      </w:r>
      <w:r w:rsidRPr="00162E69">
        <w:rPr>
          <w:rFonts w:cstheme="minorHAnsi"/>
          <w:szCs w:val="22"/>
        </w:rPr>
        <w:t>, notamment :</w:t>
      </w:r>
    </w:p>
    <w:p w14:paraId="74677699"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conditions générales,</w:t>
      </w:r>
    </w:p>
    <w:p w14:paraId="403DCC62"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conventions spéciales,</w:t>
      </w:r>
    </w:p>
    <w:p w14:paraId="1DD6AEBC"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annexes,</w:t>
      </w:r>
    </w:p>
    <w:p w14:paraId="4FFA21B0"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notices techniques,</w:t>
      </w:r>
    </w:p>
    <w:p w14:paraId="49EB2A0A"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documents commerciaux,</w:t>
      </w:r>
    </w:p>
    <w:p w14:paraId="5DB897F3" w14:textId="77777777" w:rsidR="00162E69" w:rsidRPr="00162E69" w:rsidRDefault="00162E69" w:rsidP="00162E69">
      <w:pPr>
        <w:numPr>
          <w:ilvl w:val="0"/>
          <w:numId w:val="32"/>
        </w:numPr>
        <w:spacing w:line="276" w:lineRule="auto"/>
        <w:rPr>
          <w:rFonts w:cstheme="minorHAnsi"/>
          <w:szCs w:val="22"/>
        </w:rPr>
      </w:pPr>
      <w:r w:rsidRPr="00162E69">
        <w:rPr>
          <w:rFonts w:cstheme="minorHAnsi"/>
          <w:szCs w:val="22"/>
        </w:rPr>
        <w:t>ou tout autre document émanant du candidat.</w:t>
      </w:r>
    </w:p>
    <w:p w14:paraId="0DAA28B6" w14:textId="77777777" w:rsidR="00162E69" w:rsidRPr="00162E69" w:rsidRDefault="00162E69" w:rsidP="00162E69">
      <w:pPr>
        <w:spacing w:line="276" w:lineRule="auto"/>
        <w:rPr>
          <w:rFonts w:cstheme="minorHAnsi"/>
          <w:szCs w:val="22"/>
        </w:rPr>
      </w:pPr>
      <w:r w:rsidRPr="00162E69">
        <w:rPr>
          <w:rFonts w:cstheme="minorHAnsi"/>
          <w:szCs w:val="22"/>
        </w:rPr>
        <w:t xml:space="preserve">Toute clause contraire figurant dans ces documents est réputée </w:t>
      </w:r>
      <w:r w:rsidRPr="00162E69">
        <w:rPr>
          <w:rFonts w:cstheme="minorHAnsi"/>
          <w:b/>
          <w:bCs/>
          <w:szCs w:val="22"/>
        </w:rPr>
        <w:t>non écrite</w:t>
      </w:r>
      <w:r w:rsidRPr="00162E69">
        <w:rPr>
          <w:rFonts w:cstheme="minorHAnsi"/>
          <w:szCs w:val="22"/>
        </w:rPr>
        <w:t xml:space="preserve">, sauf si elle est </w:t>
      </w:r>
      <w:r w:rsidRPr="00162E69">
        <w:rPr>
          <w:rFonts w:cstheme="minorHAnsi"/>
          <w:b/>
          <w:bCs/>
          <w:szCs w:val="22"/>
        </w:rPr>
        <w:t>expressément plus favorable à l’acheteur</w:t>
      </w:r>
      <w:r w:rsidRPr="00162E69">
        <w:rPr>
          <w:rFonts w:cstheme="minorHAnsi"/>
          <w:szCs w:val="22"/>
        </w:rPr>
        <w:t>.</w:t>
      </w:r>
    </w:p>
    <w:p w14:paraId="53E88304" w14:textId="17095C87" w:rsidR="00162E69" w:rsidRPr="00162E69" w:rsidRDefault="00162E69" w:rsidP="00162E69">
      <w:pPr>
        <w:spacing w:line="276" w:lineRule="auto"/>
        <w:rPr>
          <w:rFonts w:cstheme="minorHAnsi"/>
          <w:szCs w:val="22"/>
        </w:rPr>
      </w:pPr>
    </w:p>
    <w:p w14:paraId="19F71370" w14:textId="146096C4" w:rsidR="00162E69" w:rsidRPr="00162E69" w:rsidRDefault="00A97678" w:rsidP="00162E69">
      <w:pPr>
        <w:spacing w:line="276" w:lineRule="auto"/>
        <w:rPr>
          <w:rFonts w:cstheme="minorHAnsi"/>
          <w:szCs w:val="22"/>
        </w:rPr>
      </w:pPr>
      <w:sdt>
        <w:sdtPr>
          <w:rPr>
            <w:rFonts w:cstheme="minorHAnsi"/>
            <w:b/>
            <w:bCs/>
            <w:szCs w:val="22"/>
          </w:rPr>
          <w:id w:val="1082269791"/>
          <w14:checkbox>
            <w14:checked w14:val="0"/>
            <w14:checkedState w14:val="2612" w14:font="MS Gothic"/>
            <w14:uncheckedState w14:val="2610" w14:font="MS Gothic"/>
          </w14:checkbox>
        </w:sdtPr>
        <w:sdtEndPr/>
        <w:sdtContent>
          <w:r w:rsidR="00162E69" w:rsidRPr="00162E69">
            <w:rPr>
              <w:rFonts w:ascii="Segoe UI Symbol" w:eastAsia="MS Gothic" w:hAnsi="Segoe UI Symbol" w:cs="Segoe UI Symbol"/>
              <w:b/>
              <w:bCs/>
              <w:sz w:val="28"/>
              <w:szCs w:val="28"/>
            </w:rPr>
            <w:t>☐</w:t>
          </w:r>
        </w:sdtContent>
      </w:sdt>
      <w:r w:rsidR="00162E69">
        <w:rPr>
          <w:rFonts w:cstheme="minorHAnsi"/>
          <w:b/>
          <w:bCs/>
          <w:szCs w:val="22"/>
        </w:rPr>
        <w:t xml:space="preserve"> </w:t>
      </w:r>
      <w:r w:rsidR="00162E69" w:rsidRPr="00162E69">
        <w:rPr>
          <w:rFonts w:cstheme="minorHAnsi"/>
          <w:b/>
          <w:bCs/>
          <w:szCs w:val="22"/>
        </w:rPr>
        <w:t>2 / Acceptation partielle avec réserves contractuelles</w:t>
      </w:r>
    </w:p>
    <w:p w14:paraId="36B16124"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accepter le C.C.T.P. </w:t>
      </w:r>
      <w:r w:rsidRPr="00162E69">
        <w:rPr>
          <w:rFonts w:cstheme="minorHAnsi"/>
          <w:b/>
          <w:bCs/>
          <w:szCs w:val="22"/>
        </w:rPr>
        <w:t>sous réserve des dérogations expressément listées dans le cadre de réponse technique</w:t>
      </w:r>
      <w:r w:rsidRPr="00162E69">
        <w:rPr>
          <w:rFonts w:cstheme="minorHAnsi"/>
          <w:szCs w:val="22"/>
        </w:rPr>
        <w:t>.</w:t>
      </w:r>
    </w:p>
    <w:p w14:paraId="4DE8776C" w14:textId="77777777" w:rsidR="00162E69" w:rsidRPr="00162E69" w:rsidRDefault="00162E69" w:rsidP="00162E69">
      <w:pPr>
        <w:spacing w:line="276" w:lineRule="auto"/>
        <w:rPr>
          <w:rFonts w:cstheme="minorHAnsi"/>
          <w:szCs w:val="22"/>
        </w:rPr>
      </w:pPr>
      <w:r w:rsidRPr="00162E69">
        <w:rPr>
          <w:rFonts w:cstheme="minorHAnsi"/>
          <w:szCs w:val="22"/>
        </w:rPr>
        <w:t>Les réserves doivent être :</w:t>
      </w:r>
    </w:p>
    <w:p w14:paraId="6A3A3FCD"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exhaustivement listées</w:t>
      </w:r>
      <w:r w:rsidRPr="00162E69">
        <w:rPr>
          <w:rFonts w:cstheme="minorHAnsi"/>
          <w:szCs w:val="22"/>
        </w:rPr>
        <w:t>,</w:t>
      </w:r>
    </w:p>
    <w:p w14:paraId="57AE85F2"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numérotées</w:t>
      </w:r>
      <w:r w:rsidRPr="00162E69">
        <w:rPr>
          <w:rFonts w:cstheme="minorHAnsi"/>
          <w:szCs w:val="22"/>
        </w:rPr>
        <w:t>,</w:t>
      </w:r>
    </w:p>
    <w:p w14:paraId="5D557306" w14:textId="77777777" w:rsidR="00162E69" w:rsidRPr="00162E69" w:rsidRDefault="00162E69" w:rsidP="00162E69">
      <w:pPr>
        <w:numPr>
          <w:ilvl w:val="0"/>
          <w:numId w:val="33"/>
        </w:numPr>
        <w:spacing w:line="276" w:lineRule="auto"/>
        <w:rPr>
          <w:rFonts w:cstheme="minorHAnsi"/>
          <w:szCs w:val="22"/>
        </w:rPr>
      </w:pPr>
      <w:r w:rsidRPr="00162E69">
        <w:rPr>
          <w:rFonts w:cstheme="minorHAnsi"/>
          <w:b/>
          <w:bCs/>
          <w:szCs w:val="22"/>
        </w:rPr>
        <w:t>précisément justifiées</w:t>
      </w:r>
      <w:r w:rsidRPr="00162E69">
        <w:rPr>
          <w:rFonts w:cstheme="minorHAnsi"/>
          <w:szCs w:val="22"/>
        </w:rPr>
        <w:t>,</w:t>
      </w:r>
    </w:p>
    <w:p w14:paraId="322A8C6A" w14:textId="77777777" w:rsidR="00162E69" w:rsidRPr="00162E69" w:rsidRDefault="00162E69" w:rsidP="00162E69">
      <w:pPr>
        <w:numPr>
          <w:ilvl w:val="0"/>
          <w:numId w:val="33"/>
        </w:numPr>
        <w:spacing w:line="276" w:lineRule="auto"/>
        <w:rPr>
          <w:rFonts w:cstheme="minorHAnsi"/>
          <w:szCs w:val="22"/>
        </w:rPr>
      </w:pPr>
      <w:r w:rsidRPr="00162E69">
        <w:rPr>
          <w:rFonts w:cstheme="minorHAnsi"/>
          <w:szCs w:val="22"/>
        </w:rPr>
        <w:t xml:space="preserve">et </w:t>
      </w:r>
      <w:r w:rsidRPr="00162E69">
        <w:rPr>
          <w:rFonts w:cstheme="minorHAnsi"/>
          <w:b/>
          <w:bCs/>
          <w:szCs w:val="22"/>
        </w:rPr>
        <w:t>référencées aux articles concernés du C.C.T.P.</w:t>
      </w:r>
    </w:p>
    <w:p w14:paraId="2559932E"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Toute réserve </w:t>
      </w:r>
      <w:r w:rsidRPr="00162E69">
        <w:rPr>
          <w:rFonts w:cstheme="minorHAnsi"/>
          <w:b/>
          <w:bCs/>
          <w:szCs w:val="22"/>
        </w:rPr>
        <w:t>non expressément mentionnée dans le cadre de réponse technique</w:t>
      </w:r>
      <w:r w:rsidRPr="00162E69">
        <w:rPr>
          <w:rFonts w:cstheme="minorHAnsi"/>
          <w:szCs w:val="22"/>
        </w:rPr>
        <w:t xml:space="preserve"> sera réputée </w:t>
      </w:r>
      <w:r w:rsidRPr="00162E69">
        <w:rPr>
          <w:rFonts w:cstheme="minorHAnsi"/>
          <w:b/>
          <w:bCs/>
          <w:szCs w:val="22"/>
        </w:rPr>
        <w:t>non écrite et inopposable à l’acheteur</w:t>
      </w:r>
      <w:r w:rsidRPr="00162E69">
        <w:rPr>
          <w:rFonts w:cstheme="minorHAnsi"/>
          <w:szCs w:val="22"/>
        </w:rPr>
        <w:t>.</w:t>
      </w:r>
    </w:p>
    <w:p w14:paraId="787008ED" w14:textId="4242C842" w:rsidR="00162E69" w:rsidRPr="00162E69" w:rsidRDefault="00162E69" w:rsidP="00162E69">
      <w:pPr>
        <w:spacing w:line="276" w:lineRule="auto"/>
        <w:rPr>
          <w:rFonts w:cstheme="minorHAnsi"/>
          <w:szCs w:val="22"/>
        </w:rPr>
      </w:pPr>
    </w:p>
    <w:p w14:paraId="7D13554B" w14:textId="5D40A757" w:rsidR="00162E69" w:rsidRPr="00162E69" w:rsidRDefault="00A97678" w:rsidP="00162E69">
      <w:pPr>
        <w:spacing w:line="276" w:lineRule="auto"/>
        <w:rPr>
          <w:rFonts w:cstheme="minorHAnsi"/>
          <w:szCs w:val="22"/>
        </w:rPr>
      </w:pPr>
      <w:sdt>
        <w:sdtPr>
          <w:rPr>
            <w:rFonts w:cstheme="minorHAnsi"/>
            <w:b/>
            <w:bCs/>
            <w:szCs w:val="22"/>
          </w:rPr>
          <w:id w:val="1719018338"/>
          <w14:checkbox>
            <w14:checked w14:val="0"/>
            <w14:checkedState w14:val="2612" w14:font="MS Gothic"/>
            <w14:uncheckedState w14:val="2610" w14:font="MS Gothic"/>
          </w14:checkbox>
        </w:sdtPr>
        <w:sdtEndPr/>
        <w:sdtContent>
          <w:r w:rsidR="00162E69" w:rsidRPr="00162E69">
            <w:rPr>
              <w:rFonts w:ascii="MS Gothic" w:eastAsia="MS Gothic" w:hAnsi="MS Gothic" w:cstheme="minorHAnsi" w:hint="eastAsia"/>
              <w:b/>
              <w:bCs/>
              <w:sz w:val="28"/>
              <w:szCs w:val="28"/>
            </w:rPr>
            <w:t>☐</w:t>
          </w:r>
        </w:sdtContent>
      </w:sdt>
      <w:r w:rsidR="00162E69">
        <w:rPr>
          <w:rFonts w:cstheme="minorHAnsi"/>
          <w:b/>
          <w:bCs/>
          <w:szCs w:val="22"/>
        </w:rPr>
        <w:t xml:space="preserve"> </w:t>
      </w:r>
      <w:r w:rsidR="00162E69" w:rsidRPr="00162E69">
        <w:rPr>
          <w:rFonts w:cstheme="minorHAnsi"/>
          <w:b/>
          <w:bCs/>
          <w:szCs w:val="22"/>
        </w:rPr>
        <w:t>3 / Refus du C.C.T.P.</w:t>
      </w:r>
    </w:p>
    <w:p w14:paraId="69BC1F5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Le candidat déclare refuser les dispositions du Cahier des Clauses Techniques Particulières et substituer auxdites dispositions </w:t>
      </w:r>
      <w:r w:rsidRPr="00162E69">
        <w:rPr>
          <w:rFonts w:cstheme="minorHAnsi"/>
          <w:b/>
          <w:bCs/>
          <w:szCs w:val="22"/>
        </w:rPr>
        <w:t>les strictes limites et conditions prévues par l’assureur</w:t>
      </w:r>
      <w:r w:rsidRPr="00162E69">
        <w:rPr>
          <w:rFonts w:cstheme="minorHAnsi"/>
          <w:szCs w:val="22"/>
        </w:rPr>
        <w:t>.</w:t>
      </w:r>
    </w:p>
    <w:p w14:paraId="710B71F8" w14:textId="77777777" w:rsidR="00162E69" w:rsidRPr="00162E69" w:rsidRDefault="00162E69" w:rsidP="00162E69">
      <w:pPr>
        <w:spacing w:line="276" w:lineRule="auto"/>
        <w:jc w:val="both"/>
        <w:rPr>
          <w:rFonts w:cstheme="minorHAnsi"/>
          <w:szCs w:val="22"/>
        </w:rPr>
      </w:pPr>
      <w:r w:rsidRPr="00162E69">
        <w:rPr>
          <w:rFonts w:cstheme="minorHAnsi"/>
          <w:szCs w:val="22"/>
        </w:rPr>
        <w:t xml:space="preserve">Dans ce cas, l’offre est réputée </w:t>
      </w:r>
      <w:r w:rsidRPr="00162E69">
        <w:rPr>
          <w:rFonts w:cstheme="minorHAnsi"/>
          <w:b/>
          <w:bCs/>
          <w:szCs w:val="22"/>
        </w:rPr>
        <w:t>irrégulière au sens des articles L2152-1 et R2152-1 du Code de la commande publique</w:t>
      </w:r>
      <w:r w:rsidRPr="00162E69">
        <w:rPr>
          <w:rFonts w:cstheme="minorHAnsi"/>
          <w:szCs w:val="22"/>
        </w:rPr>
        <w:t xml:space="preserve"> et </w:t>
      </w:r>
      <w:r w:rsidRPr="00162E69">
        <w:rPr>
          <w:rFonts w:cstheme="minorHAnsi"/>
          <w:b/>
          <w:bCs/>
          <w:szCs w:val="22"/>
        </w:rPr>
        <w:t>ne sera pas analysée</w:t>
      </w:r>
      <w:r w:rsidRPr="00162E69">
        <w:rPr>
          <w:rFonts w:cstheme="minorHAnsi"/>
          <w:szCs w:val="22"/>
        </w:rPr>
        <w:t>.</w:t>
      </w:r>
    </w:p>
    <w:p w14:paraId="5F2032B9" w14:textId="43056D66" w:rsidR="00162E69" w:rsidRPr="00162E69" w:rsidRDefault="00162E69" w:rsidP="00162E69">
      <w:pPr>
        <w:spacing w:line="276" w:lineRule="auto"/>
        <w:rPr>
          <w:rFonts w:cstheme="minorHAnsi"/>
          <w:szCs w:val="22"/>
        </w:rPr>
      </w:pPr>
    </w:p>
    <w:p w14:paraId="27528BC6" w14:textId="7064783E" w:rsidR="00162E69" w:rsidRDefault="00162E69">
      <w:pPr>
        <w:rPr>
          <w:rFonts w:cstheme="minorHAnsi"/>
          <w:szCs w:val="22"/>
        </w:rPr>
      </w:pPr>
      <w:r>
        <w:rPr>
          <w:rFonts w:cstheme="minorHAnsi"/>
          <w:szCs w:val="22"/>
        </w:rPr>
        <w:br w:type="page"/>
      </w:r>
    </w:p>
    <w:p w14:paraId="5965DA55" w14:textId="77777777" w:rsidR="00162E69" w:rsidRPr="00001618" w:rsidRDefault="00162E69" w:rsidP="00001618">
      <w:pPr>
        <w:spacing w:line="276" w:lineRule="auto"/>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001618" w14:paraId="6B33EFCA" w14:textId="77777777" w:rsidTr="00096C2C">
        <w:tc>
          <w:tcPr>
            <w:tcW w:w="5000" w:type="pct"/>
            <w:shd w:val="clear" w:color="auto" w:fill="D9D9D9" w:themeFill="background1" w:themeFillShade="D9"/>
          </w:tcPr>
          <w:p w14:paraId="07D400EB" w14:textId="0BC504B4" w:rsidR="00F35054" w:rsidRPr="00001618" w:rsidRDefault="008F7A2D" w:rsidP="00001618">
            <w:pPr>
              <w:shd w:val="clear" w:color="auto" w:fill="365F91" w:themeFill="accent1" w:themeFillShade="BF"/>
              <w:spacing w:line="276" w:lineRule="auto"/>
              <w:jc w:val="center"/>
              <w:rPr>
                <w:rStyle w:val="lev"/>
                <w:bCs w:val="0"/>
                <w:color w:val="FFFFFF" w:themeColor="background1"/>
                <w:szCs w:val="22"/>
              </w:rPr>
            </w:pPr>
            <w:r>
              <w:rPr>
                <w:rStyle w:val="lev"/>
                <w:bCs w:val="0"/>
                <w:color w:val="FFFFFF" w:themeColor="background1"/>
                <w:szCs w:val="22"/>
              </w:rPr>
              <w:t>A</w:t>
            </w:r>
            <w:r>
              <w:rPr>
                <w:rStyle w:val="lev"/>
                <w:color w:val="FFFFFF" w:themeColor="background1"/>
              </w:rPr>
              <w:t>NNEXE A L’ACTE D’ENGAGEMENT – CADRE DE RÉPONSE TECHNIQUE</w:t>
            </w:r>
          </w:p>
        </w:tc>
      </w:tr>
    </w:tbl>
    <w:p w14:paraId="7231BB20" w14:textId="33DFD320" w:rsidR="00703D15" w:rsidRPr="00162E69" w:rsidRDefault="00703D15" w:rsidP="00162E69"/>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05"/>
        <w:gridCol w:w="6615"/>
      </w:tblGrid>
      <w:tr w:rsidR="008F7A2D" w:rsidRPr="008F7A2D" w14:paraId="2A9240C5" w14:textId="77777777" w:rsidTr="008F7A2D">
        <w:trPr>
          <w:tblCellSpacing w:w="15" w:type="dxa"/>
        </w:trPr>
        <w:tc>
          <w:tcPr>
            <w:tcW w:w="0" w:type="auto"/>
            <w:vAlign w:val="center"/>
            <w:hideMark/>
          </w:tcPr>
          <w:p w14:paraId="568A22CA"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Modalités de remise</w:t>
            </w:r>
          </w:p>
        </w:tc>
        <w:tc>
          <w:tcPr>
            <w:tcW w:w="0" w:type="auto"/>
            <w:vAlign w:val="center"/>
            <w:hideMark/>
          </w:tcPr>
          <w:p w14:paraId="0C65704F"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 présent cadre de réponse technique doit être retourné </w:t>
            </w:r>
            <w:r w:rsidRPr="008F7A2D">
              <w:rPr>
                <w:rFonts w:cstheme="minorHAnsi"/>
                <w:b/>
                <w:bCs/>
                <w:szCs w:val="22"/>
              </w:rPr>
              <w:t>obligatoirement sous format Word et PDF</w:t>
            </w:r>
            <w:r w:rsidRPr="008F7A2D">
              <w:rPr>
                <w:rFonts w:cstheme="minorHAnsi"/>
                <w:szCs w:val="22"/>
              </w:rPr>
              <w:t>, y compris en cas de renvoi à une annexe du candidat.</w:t>
            </w:r>
          </w:p>
        </w:tc>
      </w:tr>
      <w:tr w:rsidR="008F7A2D" w:rsidRPr="008F7A2D" w14:paraId="19CE1853" w14:textId="77777777" w:rsidTr="008F7A2D">
        <w:trPr>
          <w:tblCellSpacing w:w="15" w:type="dxa"/>
        </w:trPr>
        <w:tc>
          <w:tcPr>
            <w:tcW w:w="0" w:type="auto"/>
            <w:vAlign w:val="center"/>
            <w:hideMark/>
          </w:tcPr>
          <w:p w14:paraId="47CB96A3"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Observations et réserves</w:t>
            </w:r>
          </w:p>
        </w:tc>
        <w:tc>
          <w:tcPr>
            <w:tcW w:w="0" w:type="auto"/>
            <w:vAlign w:val="center"/>
            <w:hideMark/>
          </w:tcPr>
          <w:p w14:paraId="685ED995"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observations et/ou réserves éventuelles doivent faire l’objet d’une </w:t>
            </w:r>
            <w:r w:rsidRPr="008F7A2D">
              <w:rPr>
                <w:rFonts w:cstheme="minorHAnsi"/>
                <w:b/>
                <w:bCs/>
                <w:szCs w:val="22"/>
              </w:rPr>
              <w:t>énumération précise, exhaustive et explicite</w:t>
            </w:r>
            <w:r w:rsidRPr="008F7A2D">
              <w:rPr>
                <w:rFonts w:cstheme="minorHAnsi"/>
                <w:szCs w:val="22"/>
              </w:rPr>
              <w:t xml:space="preserve"> au sein de la présente annexe.</w:t>
            </w:r>
          </w:p>
        </w:tc>
      </w:tr>
      <w:tr w:rsidR="008F7A2D" w:rsidRPr="008F7A2D" w14:paraId="07E2543C" w14:textId="77777777" w:rsidTr="008F7A2D">
        <w:trPr>
          <w:tblCellSpacing w:w="15" w:type="dxa"/>
        </w:trPr>
        <w:tc>
          <w:tcPr>
            <w:tcW w:w="0" w:type="auto"/>
            <w:vAlign w:val="center"/>
            <w:hideMark/>
          </w:tcPr>
          <w:p w14:paraId="1287F0E9"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Numérotation des réserves</w:t>
            </w:r>
          </w:p>
        </w:tc>
        <w:tc>
          <w:tcPr>
            <w:tcW w:w="0" w:type="auto"/>
            <w:vAlign w:val="center"/>
            <w:hideMark/>
          </w:tcPr>
          <w:p w14:paraId="0431DC7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Les réserves doivent être </w:t>
            </w:r>
            <w:r w:rsidRPr="008F7A2D">
              <w:rPr>
                <w:rFonts w:cstheme="minorHAnsi"/>
                <w:b/>
                <w:bCs/>
                <w:szCs w:val="22"/>
              </w:rPr>
              <w:t>numérotées</w:t>
            </w:r>
            <w:r w:rsidRPr="008F7A2D">
              <w:rPr>
                <w:rFonts w:cstheme="minorHAnsi"/>
                <w:szCs w:val="22"/>
              </w:rPr>
              <w:t xml:space="preserve"> et faire référence </w:t>
            </w:r>
            <w:r w:rsidRPr="008F7A2D">
              <w:rPr>
                <w:rFonts w:cstheme="minorHAnsi"/>
                <w:b/>
                <w:bCs/>
                <w:szCs w:val="22"/>
              </w:rPr>
              <w:t>au numéro d’article et à la page du Cahier des Clauses Techniques Particulières (C.C.T.P.) concerné</w:t>
            </w:r>
            <w:r w:rsidRPr="008F7A2D">
              <w:rPr>
                <w:rFonts w:cstheme="minorHAnsi"/>
                <w:szCs w:val="22"/>
              </w:rPr>
              <w:t>.</w:t>
            </w:r>
          </w:p>
        </w:tc>
      </w:tr>
      <w:tr w:rsidR="008F7A2D" w:rsidRPr="008F7A2D" w14:paraId="444CBE7C" w14:textId="77777777" w:rsidTr="008F7A2D">
        <w:trPr>
          <w:tblCellSpacing w:w="15" w:type="dxa"/>
        </w:trPr>
        <w:tc>
          <w:tcPr>
            <w:tcW w:w="0" w:type="auto"/>
            <w:vAlign w:val="center"/>
            <w:hideMark/>
          </w:tcPr>
          <w:p w14:paraId="10C6475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Documents complémentaires du candidat</w:t>
            </w:r>
          </w:p>
        </w:tc>
        <w:tc>
          <w:tcPr>
            <w:tcW w:w="0" w:type="auto"/>
            <w:vAlign w:val="center"/>
            <w:hideMark/>
          </w:tcPr>
          <w:p w14:paraId="21AB50F0"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Lorsque le candidat joint des documents complémentaires (conditions générales, conditions particulières, conventions spéciales, notices techniques ou tout autre document contractuel), il doit </w:t>
            </w:r>
            <w:r w:rsidRPr="008F7A2D">
              <w:rPr>
                <w:rFonts w:cstheme="minorHAnsi"/>
                <w:b/>
                <w:bCs/>
                <w:szCs w:val="22"/>
              </w:rPr>
              <w:t>préciser explicitement leurs modalités d’application</w:t>
            </w:r>
            <w:r w:rsidRPr="008F7A2D">
              <w:rPr>
                <w:rFonts w:cstheme="minorHAnsi"/>
                <w:szCs w:val="22"/>
              </w:rPr>
              <w:t>.</w:t>
            </w:r>
          </w:p>
        </w:tc>
      </w:tr>
      <w:tr w:rsidR="008F7A2D" w:rsidRPr="008F7A2D" w14:paraId="17D3AB44" w14:textId="77777777" w:rsidTr="008F7A2D">
        <w:trPr>
          <w:tblCellSpacing w:w="15" w:type="dxa"/>
        </w:trPr>
        <w:tc>
          <w:tcPr>
            <w:tcW w:w="0" w:type="auto"/>
            <w:vAlign w:val="center"/>
            <w:hideMark/>
          </w:tcPr>
          <w:p w14:paraId="4F3476D5"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Hiérarchie contractuelle</w:t>
            </w:r>
          </w:p>
        </w:tc>
        <w:tc>
          <w:tcPr>
            <w:tcW w:w="0" w:type="auto"/>
            <w:vAlign w:val="center"/>
            <w:hideMark/>
          </w:tcPr>
          <w:p w14:paraId="2ABFB6C7"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À défaut de précision sur les modalités d’application des documents complémentaires du candidat, </w:t>
            </w:r>
            <w:r w:rsidRPr="008F7A2D">
              <w:rPr>
                <w:rFonts w:cstheme="minorHAnsi"/>
                <w:b/>
                <w:bCs/>
                <w:szCs w:val="22"/>
              </w:rPr>
              <w:t>ces documents ne s’appliqueront que pour leurs dispositions plus favorables à l’acheteur</w:t>
            </w:r>
            <w:r w:rsidRPr="008F7A2D">
              <w:rPr>
                <w:rFonts w:cstheme="minorHAnsi"/>
                <w:szCs w:val="22"/>
              </w:rPr>
              <w:t>.</w:t>
            </w:r>
          </w:p>
        </w:tc>
      </w:tr>
      <w:tr w:rsidR="008F7A2D" w:rsidRPr="008F7A2D" w14:paraId="266FAABA" w14:textId="77777777" w:rsidTr="008F7A2D">
        <w:trPr>
          <w:tblCellSpacing w:w="15" w:type="dxa"/>
        </w:trPr>
        <w:tc>
          <w:tcPr>
            <w:tcW w:w="0" w:type="auto"/>
            <w:vAlign w:val="center"/>
            <w:hideMark/>
          </w:tcPr>
          <w:p w14:paraId="2E5E014F"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Réserves non déclarées</w:t>
            </w:r>
          </w:p>
        </w:tc>
        <w:tc>
          <w:tcPr>
            <w:tcW w:w="0" w:type="auto"/>
            <w:vAlign w:val="center"/>
            <w:hideMark/>
          </w:tcPr>
          <w:p w14:paraId="6764F09D"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restriction, limitation de garantie, exclusion, plafond, sous-limite ou franchise figurant dans les documents contractuels du candidat et </w:t>
            </w:r>
            <w:r w:rsidRPr="008F7A2D">
              <w:rPr>
                <w:rFonts w:cstheme="minorHAnsi"/>
                <w:b/>
                <w:bCs/>
                <w:szCs w:val="22"/>
              </w:rPr>
              <w:t>non explicitement mentionnée dans le présent cadre de réponse technique sera réputée non écrite et non applicable au présent marché</w:t>
            </w:r>
            <w:r w:rsidRPr="008F7A2D">
              <w:rPr>
                <w:rFonts w:cstheme="minorHAnsi"/>
                <w:szCs w:val="22"/>
              </w:rPr>
              <w:t>.</w:t>
            </w:r>
          </w:p>
        </w:tc>
      </w:tr>
      <w:tr w:rsidR="008F7A2D" w:rsidRPr="008F7A2D" w14:paraId="1A0225EF" w14:textId="77777777" w:rsidTr="008F7A2D">
        <w:trPr>
          <w:tblCellSpacing w:w="15" w:type="dxa"/>
        </w:trPr>
        <w:tc>
          <w:tcPr>
            <w:tcW w:w="0" w:type="auto"/>
            <w:vAlign w:val="center"/>
            <w:hideMark/>
          </w:tcPr>
          <w:p w14:paraId="24F5666E" w14:textId="77777777" w:rsidR="008F7A2D" w:rsidRPr="008F7A2D" w:rsidRDefault="008F7A2D" w:rsidP="008F7A2D">
            <w:pPr>
              <w:tabs>
                <w:tab w:val="left" w:pos="851"/>
                <w:tab w:val="left" w:pos="5245"/>
                <w:tab w:val="left" w:pos="7371"/>
                <w:tab w:val="left" w:pos="7655"/>
              </w:tabs>
              <w:spacing w:line="276" w:lineRule="auto"/>
              <w:jc w:val="both"/>
              <w:rPr>
                <w:rFonts w:cstheme="minorHAnsi"/>
                <w:color w:val="1F497D" w:themeColor="text2"/>
                <w:szCs w:val="22"/>
              </w:rPr>
            </w:pPr>
            <w:r w:rsidRPr="008F7A2D">
              <w:rPr>
                <w:rFonts w:cstheme="minorHAnsi"/>
                <w:b/>
                <w:bCs/>
                <w:color w:val="1F497D" w:themeColor="text2"/>
                <w:szCs w:val="22"/>
              </w:rPr>
              <w:t>Renvoi à d’autres pièces contractuelles</w:t>
            </w:r>
          </w:p>
        </w:tc>
        <w:tc>
          <w:tcPr>
            <w:tcW w:w="0" w:type="auto"/>
            <w:vAlign w:val="center"/>
            <w:hideMark/>
          </w:tcPr>
          <w:p w14:paraId="75676106" w14:textId="77777777" w:rsidR="008F7A2D" w:rsidRPr="008F7A2D" w:rsidRDefault="008F7A2D" w:rsidP="008F7A2D">
            <w:pPr>
              <w:tabs>
                <w:tab w:val="left" w:pos="851"/>
                <w:tab w:val="left" w:pos="5245"/>
                <w:tab w:val="left" w:pos="7371"/>
                <w:tab w:val="left" w:pos="7655"/>
              </w:tabs>
              <w:spacing w:line="276" w:lineRule="auto"/>
              <w:jc w:val="both"/>
              <w:rPr>
                <w:rFonts w:cstheme="minorHAnsi"/>
                <w:szCs w:val="22"/>
              </w:rPr>
            </w:pPr>
            <w:r w:rsidRPr="008F7A2D">
              <w:rPr>
                <w:rFonts w:cstheme="minorHAnsi"/>
                <w:szCs w:val="22"/>
              </w:rPr>
              <w:t xml:space="preserve">Toute pièce, tout document ou toute stipulation renvoyant à la présente annexe, à l’acte d’engagement, aux réserves du candidat ou aux documents contractuels de l’assureur </w:t>
            </w:r>
            <w:r w:rsidRPr="008F7A2D">
              <w:rPr>
                <w:rFonts w:cstheme="minorHAnsi"/>
                <w:b/>
                <w:bCs/>
                <w:szCs w:val="22"/>
              </w:rPr>
              <w:t>sera interprété et appliqué selon les mêmes principes de transparence, de déclaration exhaustive et de hiérarchie contractuelle définis dans la présente annexe</w:t>
            </w:r>
            <w:r w:rsidRPr="008F7A2D">
              <w:rPr>
                <w:rFonts w:cstheme="minorHAnsi"/>
                <w:szCs w:val="22"/>
              </w:rPr>
              <w:t>.</w:t>
            </w:r>
          </w:p>
        </w:tc>
      </w:tr>
    </w:tbl>
    <w:p w14:paraId="0B4DB808" w14:textId="77777777" w:rsidR="00F35054" w:rsidRPr="00001618" w:rsidRDefault="00F35054" w:rsidP="00001618">
      <w:pPr>
        <w:spacing w:line="276" w:lineRule="auto"/>
        <w:jc w:val="both"/>
        <w:rPr>
          <w:rFonts w:cstheme="minorHAnsi"/>
          <w:szCs w:val="22"/>
        </w:rPr>
      </w:pPr>
    </w:p>
    <w:sdt>
      <w:sdtPr>
        <w:rPr>
          <w:rFonts w:cstheme="minorHAnsi"/>
          <w:b/>
          <w:color w:val="FFFFFF" w:themeColor="background1"/>
          <w:szCs w:val="22"/>
          <w:u w:val="single"/>
        </w:rPr>
        <w:id w:val="-1385867748"/>
        <w:placeholder>
          <w:docPart w:val="DefaultPlaceholder_-1854013440"/>
        </w:placeholder>
      </w:sdtPr>
      <w:sdtEndPr/>
      <w:sdtContent>
        <w:p w14:paraId="6688372D" w14:textId="055E20BB" w:rsidR="00703D15" w:rsidRPr="008F7A2D" w:rsidRDefault="008F7A2D" w:rsidP="00213C8E">
          <w:pPr>
            <w:pStyle w:val="Corpsdetexte"/>
            <w:shd w:val="clear" w:color="auto" w:fill="DBE5F1" w:themeFill="accent1" w:themeFillTint="33"/>
            <w:spacing w:line="276" w:lineRule="auto"/>
            <w:jc w:val="center"/>
            <w:rPr>
              <w:rFonts w:cstheme="minorHAnsi"/>
              <w:b/>
              <w:color w:val="FFFFFF" w:themeColor="background1"/>
              <w:szCs w:val="22"/>
              <w:u w:val="single"/>
            </w:rPr>
          </w:pPr>
          <w:r w:rsidRPr="00213C8E">
            <w:rPr>
              <w:rFonts w:cstheme="minorHAnsi"/>
              <w:b/>
              <w:i/>
              <w:iCs/>
              <w:color w:val="000000" w:themeColor="text1"/>
              <w:szCs w:val="22"/>
              <w:u w:val="single"/>
            </w:rPr>
            <w:t>A COMPLÉTER PAR LE CANDIDAT</w:t>
          </w:r>
        </w:p>
      </w:sdtContent>
    </w:sdt>
    <w:p w14:paraId="6BCE950F" w14:textId="77777777" w:rsidR="00F35054" w:rsidRPr="00001618" w:rsidRDefault="00F35054" w:rsidP="00001618">
      <w:pPr>
        <w:tabs>
          <w:tab w:val="right" w:pos="2892"/>
        </w:tabs>
        <w:spacing w:line="276" w:lineRule="auto"/>
        <w:jc w:val="both"/>
        <w:rPr>
          <w:rFonts w:cstheme="minorHAnsi"/>
          <w:szCs w:val="22"/>
        </w:rPr>
      </w:pPr>
    </w:p>
    <w:p w14:paraId="25A9B1DF" w14:textId="77777777" w:rsidR="00F35054" w:rsidRPr="00001618" w:rsidRDefault="00F35054" w:rsidP="00001618">
      <w:pPr>
        <w:tabs>
          <w:tab w:val="right" w:pos="2892"/>
        </w:tabs>
        <w:spacing w:line="276" w:lineRule="auto"/>
        <w:jc w:val="both"/>
        <w:rPr>
          <w:rFonts w:cstheme="minorHAnsi"/>
          <w:szCs w:val="22"/>
        </w:rPr>
      </w:pPr>
    </w:p>
    <w:p w14:paraId="7A1982F0" w14:textId="77777777" w:rsidR="00057035" w:rsidRPr="00001618" w:rsidRDefault="00057035" w:rsidP="00001618">
      <w:pPr>
        <w:spacing w:line="276" w:lineRule="auto"/>
        <w:rPr>
          <w:rFonts w:cstheme="minorHAnsi"/>
          <w:szCs w:val="22"/>
        </w:rPr>
      </w:pPr>
      <w:r w:rsidRPr="00001618">
        <w:rPr>
          <w:rFonts w:cstheme="minorHAnsi"/>
          <w:szCs w:val="22"/>
        </w:rPr>
        <w:br w:type="page"/>
      </w:r>
    </w:p>
    <w:p w14:paraId="3FC1239A"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tbl>
      <w:tblPr>
        <w:tblW w:w="5000" w:type="pct"/>
        <w:shd w:val="clear" w:color="auto" w:fill="D9D9D9" w:themeFill="background1" w:themeFillShade="D9"/>
        <w:tblCellMar>
          <w:left w:w="71" w:type="dxa"/>
          <w:right w:w="71" w:type="dxa"/>
        </w:tblCellMar>
        <w:tblLook w:val="0000" w:firstRow="0" w:lastRow="0" w:firstColumn="0" w:lastColumn="0" w:noHBand="0" w:noVBand="0"/>
      </w:tblPr>
      <w:tblGrid>
        <w:gridCol w:w="8930"/>
      </w:tblGrid>
      <w:tr w:rsidR="00467177" w:rsidRPr="008F7A2D" w14:paraId="10FDEC62" w14:textId="77777777" w:rsidTr="00104BB1">
        <w:tc>
          <w:tcPr>
            <w:tcW w:w="5000" w:type="pct"/>
            <w:shd w:val="clear" w:color="auto" w:fill="D9D9D9" w:themeFill="background1" w:themeFillShade="D9"/>
          </w:tcPr>
          <w:p w14:paraId="6F7FB2DE" w14:textId="11A52A04" w:rsidR="00F35054" w:rsidRPr="008F7A2D" w:rsidRDefault="00104BB1" w:rsidP="008F7A2D">
            <w:pPr>
              <w:shd w:val="clear" w:color="auto" w:fill="365F91" w:themeFill="accent1" w:themeFillShade="BF"/>
              <w:spacing w:line="276" w:lineRule="auto"/>
              <w:jc w:val="center"/>
              <w:rPr>
                <w:rStyle w:val="lev"/>
                <w:bCs w:val="0"/>
                <w:color w:val="FFFFFF" w:themeColor="background1"/>
              </w:rPr>
            </w:pPr>
            <w:r w:rsidRPr="008F7A2D">
              <w:rPr>
                <w:rStyle w:val="lev"/>
                <w:bCs w:val="0"/>
                <w:color w:val="FFFFFF" w:themeColor="background1"/>
              </w:rPr>
              <w:t>REPONSE D</w:t>
            </w:r>
            <w:r w:rsidR="00781D6C" w:rsidRPr="008F7A2D">
              <w:rPr>
                <w:rStyle w:val="lev"/>
                <w:bCs w:val="0"/>
                <w:color w:val="FFFFFF" w:themeColor="background1"/>
              </w:rPr>
              <w:t>E L’ACHETEUR</w:t>
            </w:r>
          </w:p>
        </w:tc>
      </w:tr>
    </w:tbl>
    <w:p w14:paraId="78621748" w14:textId="77777777" w:rsidR="00F35054" w:rsidRPr="00001618" w:rsidRDefault="00F35054" w:rsidP="00001618">
      <w:pPr>
        <w:tabs>
          <w:tab w:val="left" w:pos="851"/>
          <w:tab w:val="left" w:pos="5245"/>
          <w:tab w:val="left" w:pos="7371"/>
          <w:tab w:val="left" w:pos="7655"/>
        </w:tabs>
        <w:spacing w:line="276" w:lineRule="auto"/>
        <w:jc w:val="both"/>
        <w:rPr>
          <w:rFonts w:cstheme="minorHAnsi"/>
          <w:szCs w:val="22"/>
        </w:rPr>
      </w:pPr>
    </w:p>
    <w:p w14:paraId="355E2DA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Est acceptée la présente proposition pour valoir </w:t>
      </w:r>
      <w:r w:rsidRPr="008F7A2D">
        <w:rPr>
          <w:rFonts w:cstheme="minorHAnsi"/>
          <w:b/>
          <w:bCs/>
          <w:szCs w:val="22"/>
        </w:rPr>
        <w:t>acte d’engagement</w:t>
      </w:r>
      <w:r w:rsidRPr="008F7A2D">
        <w:rPr>
          <w:rFonts w:cstheme="minorHAnsi"/>
          <w:szCs w:val="22"/>
        </w:rPr>
        <w:t>.</w:t>
      </w:r>
    </w:p>
    <w:p w14:paraId="4C993D00" w14:textId="77777777" w:rsidR="008F7A2D" w:rsidRDefault="008F7A2D" w:rsidP="008F7A2D">
      <w:pPr>
        <w:keepLines/>
        <w:widowControl w:val="0"/>
        <w:autoSpaceDE w:val="0"/>
        <w:autoSpaceDN w:val="0"/>
        <w:adjustRightInd w:val="0"/>
        <w:spacing w:line="276" w:lineRule="auto"/>
        <w:ind w:left="117" w:right="111"/>
        <w:rPr>
          <w:rFonts w:cstheme="minorHAnsi"/>
          <w:szCs w:val="22"/>
        </w:rPr>
      </w:pPr>
    </w:p>
    <w:p w14:paraId="790B102D" w14:textId="7F2BC108" w:rsid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La présente offre est acceptée :</w:t>
      </w:r>
    </w:p>
    <w:p w14:paraId="090E75BD"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38787DC4" w14:textId="1D6CBDBA" w:rsidR="008F7A2D" w:rsidRPr="00213C8E" w:rsidRDefault="008F7A2D" w:rsidP="008F7A2D">
      <w:pPr>
        <w:keepLines/>
        <w:widowControl w:val="0"/>
        <w:autoSpaceDE w:val="0"/>
        <w:autoSpaceDN w:val="0"/>
        <w:adjustRightInd w:val="0"/>
        <w:spacing w:line="276" w:lineRule="auto"/>
        <w:ind w:left="117" w:right="111"/>
        <w:rPr>
          <w:rFonts w:cstheme="minorHAnsi"/>
          <w:szCs w:val="22"/>
        </w:rPr>
      </w:pPr>
      <w:r w:rsidRPr="00213C8E">
        <w:rPr>
          <w:rFonts w:cstheme="minorHAnsi"/>
          <w:szCs w:val="22"/>
        </w:rPr>
        <w:fldChar w:fldCharType="begin">
          <w:ffData>
            <w:name w:val=""/>
            <w:enabled/>
            <w:calcOnExit w:val="0"/>
            <w:checkBox>
              <w:size w:val="20"/>
              <w:default w:val="0"/>
            </w:checkBox>
          </w:ffData>
        </w:fldChar>
      </w:r>
      <w:r w:rsidRPr="00213C8E">
        <w:rPr>
          <w:rFonts w:cstheme="minorHAnsi"/>
          <w:szCs w:val="22"/>
        </w:rPr>
        <w:instrText xml:space="preserve"> FORMCHECKBOX </w:instrText>
      </w:r>
      <w:r w:rsidRPr="00213C8E">
        <w:rPr>
          <w:rFonts w:cstheme="minorHAnsi"/>
          <w:szCs w:val="22"/>
        </w:rPr>
      </w:r>
      <w:r w:rsidRPr="00213C8E">
        <w:rPr>
          <w:rFonts w:cstheme="minorHAnsi"/>
          <w:szCs w:val="22"/>
        </w:rPr>
        <w:fldChar w:fldCharType="separate"/>
      </w:r>
      <w:r w:rsidRPr="00213C8E">
        <w:rPr>
          <w:rFonts w:cstheme="minorHAnsi"/>
          <w:szCs w:val="22"/>
        </w:rPr>
        <w:fldChar w:fldCharType="end"/>
      </w:r>
      <w:r w:rsidRPr="00213C8E">
        <w:rPr>
          <w:rFonts w:cstheme="minorHAnsi"/>
          <w:szCs w:val="22"/>
        </w:rPr>
        <w:t xml:space="preserve">  avec sa solution de base</w:t>
      </w:r>
    </w:p>
    <w:p w14:paraId="2E1A9E65" w14:textId="77777777" w:rsidR="00022B26" w:rsidRPr="00213C8E" w:rsidRDefault="00022B26" w:rsidP="008F7A2D">
      <w:pPr>
        <w:keepLines/>
        <w:widowControl w:val="0"/>
        <w:autoSpaceDE w:val="0"/>
        <w:autoSpaceDN w:val="0"/>
        <w:adjustRightInd w:val="0"/>
        <w:spacing w:line="276" w:lineRule="auto"/>
        <w:ind w:left="117" w:right="111"/>
        <w:rPr>
          <w:rFonts w:cstheme="minorHAnsi"/>
          <w:szCs w:val="22"/>
        </w:rPr>
      </w:pPr>
    </w:p>
    <w:p w14:paraId="459D68D4"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Annexes au présent acte d’engagement</w:t>
      </w:r>
    </w:p>
    <w:p w14:paraId="42CB53D3"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Le présent acte d’engagement comporte </w:t>
      </w:r>
      <w:r w:rsidRPr="008F7A2D">
        <w:rPr>
          <w:rFonts w:cstheme="minorHAnsi"/>
          <w:b/>
          <w:bCs/>
          <w:szCs w:val="22"/>
        </w:rPr>
        <w:t>1 annexe</w:t>
      </w:r>
      <w:r w:rsidRPr="008F7A2D">
        <w:rPr>
          <w:rFonts w:cstheme="minorHAnsi"/>
          <w:szCs w:val="22"/>
        </w:rPr>
        <w:t>, à savoir :</w:t>
      </w:r>
    </w:p>
    <w:p w14:paraId="0D5B9215" w14:textId="77777777" w:rsidR="008F7A2D" w:rsidRPr="008F7A2D" w:rsidRDefault="008F7A2D" w:rsidP="008F7A2D">
      <w:pPr>
        <w:keepLines/>
        <w:widowControl w:val="0"/>
        <w:numPr>
          <w:ilvl w:val="0"/>
          <w:numId w:val="34"/>
        </w:numPr>
        <w:autoSpaceDE w:val="0"/>
        <w:autoSpaceDN w:val="0"/>
        <w:adjustRightInd w:val="0"/>
        <w:spacing w:line="276" w:lineRule="auto"/>
        <w:ind w:right="111"/>
        <w:rPr>
          <w:rFonts w:cstheme="minorHAnsi"/>
          <w:szCs w:val="22"/>
        </w:rPr>
      </w:pPr>
      <w:r w:rsidRPr="008F7A2D">
        <w:rPr>
          <w:rFonts w:cstheme="minorHAnsi"/>
          <w:b/>
          <w:bCs/>
          <w:szCs w:val="22"/>
        </w:rPr>
        <w:t>Annexe n°1 : Cadre de Réponse Technique (CRT)</w:t>
      </w:r>
    </w:p>
    <w:p w14:paraId="0CFFED99" w14:textId="5026153E" w:rsidR="008F7A2D" w:rsidRPr="008F7A2D" w:rsidRDefault="008F7A2D" w:rsidP="008F7A2D">
      <w:pPr>
        <w:keepLines/>
        <w:widowControl w:val="0"/>
        <w:autoSpaceDE w:val="0"/>
        <w:autoSpaceDN w:val="0"/>
        <w:adjustRightInd w:val="0"/>
        <w:spacing w:line="276" w:lineRule="auto"/>
        <w:ind w:left="117" w:right="111"/>
        <w:rPr>
          <w:rFonts w:cstheme="minorHAnsi"/>
          <w:szCs w:val="22"/>
        </w:rPr>
      </w:pPr>
    </w:p>
    <w:p w14:paraId="514AC260" w14:textId="77777777" w:rsidR="008F7A2D" w:rsidRPr="008F7A2D" w:rsidRDefault="008F7A2D" w:rsidP="008F7A2D">
      <w:pPr>
        <w:keepLines/>
        <w:widowControl w:val="0"/>
        <w:autoSpaceDE w:val="0"/>
        <w:autoSpaceDN w:val="0"/>
        <w:adjustRightInd w:val="0"/>
        <w:spacing w:line="276" w:lineRule="auto"/>
        <w:ind w:left="117" w:right="111"/>
        <w:rPr>
          <w:rFonts w:cstheme="minorHAnsi"/>
          <w:b/>
          <w:bCs/>
          <w:szCs w:val="22"/>
          <w:u w:val="single"/>
        </w:rPr>
      </w:pPr>
      <w:r w:rsidRPr="008F7A2D">
        <w:rPr>
          <w:rFonts w:cstheme="minorHAnsi"/>
          <w:b/>
          <w:bCs/>
          <w:szCs w:val="22"/>
          <w:u w:val="single"/>
        </w:rPr>
        <w:t>Notification du marché</w:t>
      </w:r>
    </w:p>
    <w:p w14:paraId="3C0FB4C4" w14:textId="1977E048"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À compter de la </w:t>
      </w:r>
      <w:r w:rsidRPr="008F7A2D">
        <w:rPr>
          <w:rFonts w:cstheme="minorHAnsi"/>
          <w:b/>
          <w:bCs/>
          <w:szCs w:val="22"/>
        </w:rPr>
        <w:t>notification du présent marché</w:t>
      </w:r>
      <w:r w:rsidRPr="008F7A2D">
        <w:rPr>
          <w:rFonts w:cstheme="minorHAnsi"/>
          <w:szCs w:val="22"/>
        </w:rPr>
        <w:t xml:space="preserve">, et conformément aux dispositions contractuelles prévues, l’assureur s’engage à remettre </w:t>
      </w:r>
      <w:r w:rsidRPr="008F7A2D">
        <w:rPr>
          <w:rFonts w:cstheme="minorHAnsi"/>
          <w:b/>
          <w:bCs/>
          <w:szCs w:val="22"/>
        </w:rPr>
        <w:t>par retour de notification</w:t>
      </w:r>
      <w:r w:rsidRPr="008F7A2D">
        <w:rPr>
          <w:rFonts w:cstheme="minorHAnsi"/>
          <w:szCs w:val="22"/>
        </w:rPr>
        <w:t xml:space="preserve"> :</w:t>
      </w:r>
    </w:p>
    <w:p w14:paraId="41969F84" w14:textId="77777777" w:rsidR="008F7A2D" w:rsidRPr="008F7A2D" w:rsidRDefault="008F7A2D" w:rsidP="008F7A2D">
      <w:pPr>
        <w:keepLines/>
        <w:widowControl w:val="0"/>
        <w:numPr>
          <w:ilvl w:val="0"/>
          <w:numId w:val="35"/>
        </w:numPr>
        <w:autoSpaceDE w:val="0"/>
        <w:autoSpaceDN w:val="0"/>
        <w:adjustRightInd w:val="0"/>
        <w:spacing w:line="276" w:lineRule="auto"/>
        <w:ind w:right="111"/>
        <w:rPr>
          <w:rFonts w:cstheme="minorHAnsi"/>
          <w:szCs w:val="22"/>
        </w:rPr>
      </w:pPr>
      <w:r w:rsidRPr="008F7A2D">
        <w:rPr>
          <w:rFonts w:cstheme="minorHAnsi"/>
          <w:b/>
          <w:bCs/>
          <w:szCs w:val="22"/>
        </w:rPr>
        <w:t>une note de couverture datée et signée</w:t>
      </w:r>
      <w:r w:rsidRPr="008F7A2D">
        <w:rPr>
          <w:rFonts w:cstheme="minorHAnsi"/>
          <w:szCs w:val="22"/>
        </w:rPr>
        <w:t>, mentionnant :</w:t>
      </w:r>
    </w:p>
    <w:p w14:paraId="4A725C66"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conditions de garanties</w:t>
      </w:r>
      <w:r w:rsidRPr="008F7A2D">
        <w:rPr>
          <w:rFonts w:cstheme="minorHAnsi"/>
          <w:szCs w:val="22"/>
        </w:rPr>
        <w:t>,</w:t>
      </w:r>
    </w:p>
    <w:p w14:paraId="204F9FE8" w14:textId="77777777" w:rsidR="008F7A2D" w:rsidRP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montants de garanties</w:t>
      </w:r>
      <w:r w:rsidRPr="008F7A2D">
        <w:rPr>
          <w:rFonts w:cstheme="minorHAnsi"/>
          <w:szCs w:val="22"/>
        </w:rPr>
        <w:t>,</w:t>
      </w:r>
    </w:p>
    <w:p w14:paraId="29B63B82" w14:textId="77777777" w:rsidR="008F7A2D" w:rsidRDefault="008F7A2D" w:rsidP="008F7A2D">
      <w:pPr>
        <w:keepLines/>
        <w:widowControl w:val="0"/>
        <w:numPr>
          <w:ilvl w:val="1"/>
          <w:numId w:val="35"/>
        </w:numPr>
        <w:autoSpaceDE w:val="0"/>
        <w:autoSpaceDN w:val="0"/>
        <w:adjustRightInd w:val="0"/>
        <w:spacing w:line="276" w:lineRule="auto"/>
        <w:ind w:right="111"/>
        <w:rPr>
          <w:rFonts w:cstheme="minorHAnsi"/>
          <w:szCs w:val="22"/>
        </w:rPr>
      </w:pPr>
      <w:r w:rsidRPr="008F7A2D">
        <w:rPr>
          <w:rFonts w:cstheme="minorHAnsi"/>
          <w:szCs w:val="22"/>
        </w:rPr>
        <w:t xml:space="preserve">les </w:t>
      </w:r>
      <w:r w:rsidRPr="008F7A2D">
        <w:rPr>
          <w:rFonts w:cstheme="minorHAnsi"/>
          <w:b/>
          <w:bCs/>
          <w:szCs w:val="22"/>
        </w:rPr>
        <w:t>franchises applicables</w:t>
      </w:r>
      <w:r w:rsidRPr="008F7A2D">
        <w:rPr>
          <w:rFonts w:cstheme="minorHAnsi"/>
          <w:szCs w:val="22"/>
        </w:rPr>
        <w:t>,</w:t>
      </w:r>
    </w:p>
    <w:p w14:paraId="70D43EBE" w14:textId="77777777" w:rsidR="008F7A2D" w:rsidRPr="008F7A2D" w:rsidRDefault="008F7A2D" w:rsidP="00022B26">
      <w:pPr>
        <w:keepLines/>
        <w:widowControl w:val="0"/>
        <w:autoSpaceDE w:val="0"/>
        <w:autoSpaceDN w:val="0"/>
        <w:adjustRightInd w:val="0"/>
        <w:spacing w:line="276" w:lineRule="auto"/>
        <w:ind w:left="1440" w:right="111"/>
        <w:rPr>
          <w:rFonts w:cstheme="minorHAnsi"/>
          <w:szCs w:val="22"/>
        </w:rPr>
      </w:pPr>
    </w:p>
    <w:p w14:paraId="4F15B4DB" w14:textId="77777777" w:rsidR="008F7A2D" w:rsidRPr="008F7A2D" w:rsidRDefault="008F7A2D" w:rsidP="008F7A2D">
      <w:pPr>
        <w:keepLines/>
        <w:widowControl w:val="0"/>
        <w:autoSpaceDE w:val="0"/>
        <w:autoSpaceDN w:val="0"/>
        <w:adjustRightInd w:val="0"/>
        <w:spacing w:line="276" w:lineRule="auto"/>
        <w:ind w:left="117" w:right="111"/>
        <w:rPr>
          <w:rFonts w:cstheme="minorHAnsi"/>
          <w:szCs w:val="22"/>
        </w:rPr>
      </w:pPr>
      <w:r w:rsidRPr="008F7A2D">
        <w:rPr>
          <w:rFonts w:cstheme="minorHAnsi"/>
          <w:szCs w:val="22"/>
        </w:rPr>
        <w:t xml:space="preserve">et faisant </w:t>
      </w:r>
      <w:r w:rsidRPr="008F7A2D">
        <w:rPr>
          <w:rFonts w:cstheme="minorHAnsi"/>
          <w:b/>
          <w:bCs/>
          <w:szCs w:val="22"/>
        </w:rPr>
        <w:t>expressément référence aux dispositions contractuelles du Cahier des Clauses Techniques Particulières (C.C.T.P.)</w:t>
      </w:r>
      <w:r w:rsidRPr="008F7A2D">
        <w:rPr>
          <w:rFonts w:cstheme="minorHAnsi"/>
          <w:szCs w:val="22"/>
        </w:rPr>
        <w:t>.</w:t>
      </w:r>
    </w:p>
    <w:p w14:paraId="2DB30F4D" w14:textId="77777777" w:rsidR="008F7A2D" w:rsidRPr="00001618" w:rsidRDefault="008F7A2D" w:rsidP="008F7A2D">
      <w:pPr>
        <w:keepLines/>
        <w:widowControl w:val="0"/>
        <w:autoSpaceDE w:val="0"/>
        <w:autoSpaceDN w:val="0"/>
        <w:adjustRightInd w:val="0"/>
        <w:spacing w:line="276" w:lineRule="auto"/>
        <w:ind w:left="117" w:right="111"/>
        <w:rPr>
          <w:rFonts w:cstheme="minorHAnsi"/>
          <w:szCs w:val="22"/>
        </w:rPr>
      </w:pPr>
    </w:p>
    <w:sdt>
      <w:sdtPr>
        <w:rPr>
          <w:rFonts w:cstheme="minorHAnsi"/>
          <w:b/>
          <w:szCs w:val="22"/>
        </w:rPr>
        <w:id w:val="1122962996"/>
        <w:placeholder>
          <w:docPart w:val="DefaultPlaceholder_-1854013440"/>
        </w:placeholder>
      </w:sdtPr>
      <w:sdtEndPr>
        <w:rPr>
          <w:b w:val="0"/>
        </w:rPr>
      </w:sdtEndPr>
      <w:sdtContent>
        <w:p w14:paraId="5169AD0E" w14:textId="5A0F8BEB" w:rsidR="00F35054" w:rsidRPr="00DA4CAF"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Cs/>
              <w:szCs w:val="22"/>
            </w:rPr>
          </w:pPr>
          <w:r w:rsidRPr="00DA4CAF">
            <w:rPr>
              <w:rFonts w:cstheme="minorHAnsi"/>
              <w:bCs/>
              <w:szCs w:val="22"/>
            </w:rPr>
            <w:t xml:space="preserve">NOM &amp; SIGNATURE DU REPRESENTANT LEGAL </w:t>
          </w:r>
        </w:p>
        <w:p w14:paraId="5E20D5E4" w14:textId="77777777" w:rsidR="00F35054" w:rsidRPr="00001618" w:rsidRDefault="00F35054"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b/>
              <w:szCs w:val="22"/>
            </w:rPr>
          </w:pPr>
        </w:p>
        <w:p w14:paraId="2CBA6392" w14:textId="77777777" w:rsidR="00F35054" w:rsidRPr="00001618" w:rsidRDefault="00663D05" w:rsidP="008F7A2D">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4536"/>
            </w:tabs>
            <w:spacing w:line="276" w:lineRule="auto"/>
            <w:rPr>
              <w:rFonts w:cstheme="minorHAnsi"/>
              <w:szCs w:val="22"/>
            </w:rPr>
          </w:pPr>
          <w:r w:rsidRPr="00001618">
            <w:rPr>
              <w:rFonts w:cstheme="minorHAnsi"/>
              <w:b/>
              <w:szCs w:val="22"/>
            </w:rPr>
            <w:t xml:space="preserve"> </w:t>
          </w:r>
        </w:p>
        <w:p w14:paraId="058AA66B" w14:textId="0354A270" w:rsidR="00C11EA3"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r w:rsidRPr="00001618">
            <w:rPr>
              <w:rFonts w:cstheme="minorHAnsi"/>
              <w:szCs w:val="22"/>
            </w:rPr>
            <w:tab/>
          </w:r>
          <w:r w:rsidR="00703D15" w:rsidRPr="00001618">
            <w:rPr>
              <w:rFonts w:cstheme="minorHAnsi"/>
              <w:szCs w:val="22"/>
            </w:rPr>
            <w:tab/>
          </w:r>
        </w:p>
        <w:p w14:paraId="2FBBE37A" w14:textId="77777777" w:rsidR="00703D15" w:rsidRPr="00001618" w:rsidRDefault="00703D15"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p w14:paraId="4C1372D2" w14:textId="49307E1C" w:rsidR="00703D15" w:rsidRPr="00001618" w:rsidRDefault="005B733D"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r w:rsidRPr="00001618">
            <w:rPr>
              <w:rFonts w:cstheme="minorHAnsi"/>
              <w:szCs w:val="22"/>
            </w:rPr>
            <w:t xml:space="preserve"> </w:t>
          </w:r>
        </w:p>
        <w:p w14:paraId="32B7B04F" w14:textId="1C2F34F6" w:rsidR="00703D15" w:rsidRPr="00001618" w:rsidRDefault="00A97678" w:rsidP="008F7A2D">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rPr>
              <w:rFonts w:cstheme="minorHAnsi"/>
              <w:szCs w:val="22"/>
            </w:rPr>
          </w:pPr>
        </w:p>
      </w:sdtContent>
    </w:sdt>
    <w:p w14:paraId="48D70A43" w14:textId="77777777" w:rsidR="00FD429F" w:rsidRPr="00001618" w:rsidRDefault="00FD429F" w:rsidP="00001618">
      <w:pPr>
        <w:spacing w:line="276" w:lineRule="auto"/>
        <w:rPr>
          <w:rStyle w:val="lev"/>
          <w:rFonts w:cstheme="minorHAnsi"/>
          <w:b w:val="0"/>
          <w:szCs w:val="22"/>
        </w:rPr>
      </w:pPr>
    </w:p>
    <w:sectPr w:rsidR="00FD429F" w:rsidRPr="00001618" w:rsidSect="00B71174">
      <w:headerReference w:type="default" r:id="rId11"/>
      <w:footerReference w:type="even" r:id="rId12"/>
      <w:footerReference w:type="default" r:id="rId13"/>
      <w:headerReference w:type="first" r:id="rId14"/>
      <w:type w:val="continuous"/>
      <w:pgSz w:w="11909" w:h="16834" w:code="9"/>
      <w:pgMar w:top="1077" w:right="1561" w:bottom="1077" w:left="1418" w:header="567" w:footer="567"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933C" w14:textId="77777777" w:rsidR="00A97678" w:rsidRDefault="00A97678" w:rsidP="001303C8">
      <w:r>
        <w:separator/>
      </w:r>
    </w:p>
  </w:endnote>
  <w:endnote w:type="continuationSeparator" w:id="0">
    <w:p w14:paraId="68EAEA21" w14:textId="77777777" w:rsidR="00A97678" w:rsidRDefault="00A97678" w:rsidP="0013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EB283" w14:textId="77777777" w:rsidR="0051434D" w:rsidRDefault="0051434D" w:rsidP="001758ED">
    <w:pPr>
      <w:pStyle w:val="Pieddepage"/>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14</w:t>
    </w:r>
    <w:r>
      <w:rPr>
        <w:rStyle w:val="Numrodepage"/>
      </w:rPr>
      <w:fldChar w:fldCharType="end"/>
    </w:r>
  </w:p>
  <w:p w14:paraId="32A31552" w14:textId="77777777" w:rsidR="0051434D" w:rsidRDefault="0051434D" w:rsidP="001758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2A21" w14:textId="77777777" w:rsidR="00022B26" w:rsidRPr="00022B26" w:rsidRDefault="00022B26">
    <w:pPr>
      <w:pStyle w:val="Pieddepage"/>
      <w:jc w:val="center"/>
      <w:rPr>
        <w:color w:val="365F91" w:themeColor="accent1" w:themeShade="BF"/>
      </w:rPr>
    </w:pPr>
    <w:r w:rsidRPr="00022B26">
      <w:rPr>
        <w:color w:val="365F91" w:themeColor="accent1" w:themeShade="BF"/>
      </w:rPr>
      <w:t xml:space="preserve">Page </w:t>
    </w:r>
    <w:r w:rsidRPr="00022B26">
      <w:rPr>
        <w:color w:val="365F91" w:themeColor="accent1" w:themeShade="BF"/>
      </w:rPr>
      <w:fldChar w:fldCharType="begin"/>
    </w:r>
    <w:r w:rsidRPr="00022B26">
      <w:rPr>
        <w:color w:val="365F91" w:themeColor="accent1" w:themeShade="BF"/>
      </w:rPr>
      <w:instrText>PAGE  \* Arabic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r w:rsidRPr="00022B26">
      <w:rPr>
        <w:color w:val="365F91" w:themeColor="accent1" w:themeShade="BF"/>
      </w:rPr>
      <w:t xml:space="preserve"> sur </w:t>
    </w:r>
    <w:r w:rsidRPr="00022B26">
      <w:rPr>
        <w:color w:val="365F91" w:themeColor="accent1" w:themeShade="BF"/>
      </w:rPr>
      <w:fldChar w:fldCharType="begin"/>
    </w:r>
    <w:r w:rsidRPr="00022B26">
      <w:rPr>
        <w:color w:val="365F91" w:themeColor="accent1" w:themeShade="BF"/>
      </w:rPr>
      <w:instrText>NUMPAGES  \* arabe  \* MERGEFORMAT</w:instrText>
    </w:r>
    <w:r w:rsidRPr="00022B26">
      <w:rPr>
        <w:color w:val="365F91" w:themeColor="accent1" w:themeShade="BF"/>
      </w:rPr>
      <w:fldChar w:fldCharType="separate"/>
    </w:r>
    <w:r w:rsidRPr="00022B26">
      <w:rPr>
        <w:color w:val="365F91" w:themeColor="accent1" w:themeShade="BF"/>
      </w:rPr>
      <w:t>2</w:t>
    </w:r>
    <w:r w:rsidRPr="00022B26">
      <w:rPr>
        <w:color w:val="365F91" w:themeColor="accent1" w:themeShade="BF"/>
      </w:rPr>
      <w:fldChar w:fldCharType="end"/>
    </w:r>
  </w:p>
  <w:p w14:paraId="428B7F93" w14:textId="040EFA7E" w:rsidR="008F7A2D" w:rsidRPr="00022B26" w:rsidRDefault="008F7A2D">
    <w:pPr>
      <w:pStyle w:val="Pieddepage"/>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D4C64" w14:textId="77777777" w:rsidR="00A97678" w:rsidRDefault="00A97678" w:rsidP="001303C8">
      <w:r>
        <w:separator/>
      </w:r>
    </w:p>
  </w:footnote>
  <w:footnote w:type="continuationSeparator" w:id="0">
    <w:p w14:paraId="1B19530F" w14:textId="77777777" w:rsidR="00A97678" w:rsidRDefault="00A97678" w:rsidP="00130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FF744C" w:rsidRPr="00FF744C" w14:paraId="119E5D21" w14:textId="77777777">
      <w:tc>
        <w:tcPr>
          <w:tcW w:w="3070" w:type="dxa"/>
          <w:tcBorders>
            <w:top w:val="nil"/>
            <w:left w:val="nil"/>
            <w:bottom w:val="single" w:sz="4" w:space="0" w:color="000000"/>
            <w:right w:val="nil"/>
          </w:tcBorders>
          <w:tcMar>
            <w:top w:w="0" w:type="dxa"/>
            <w:left w:w="70" w:type="dxa"/>
            <w:bottom w:w="0" w:type="dxa"/>
            <w:right w:w="70" w:type="dxa"/>
          </w:tcMar>
        </w:tcPr>
        <w:p w14:paraId="3792DD51" w14:textId="77777777" w:rsidR="00FF744C" w:rsidRPr="00FF744C" w:rsidRDefault="00FF744C" w:rsidP="00FF744C">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184149CA" w14:textId="77777777" w:rsidR="00FF744C" w:rsidRPr="00FF744C" w:rsidRDefault="00FF744C" w:rsidP="00FF744C">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1BB88A4D" w14:textId="77777777" w:rsidR="00FF744C" w:rsidRPr="00FF744C" w:rsidRDefault="00FF744C" w:rsidP="00FF744C">
          <w:pPr>
            <w:pStyle w:val="En-tte"/>
            <w:rPr>
              <w:i/>
            </w:rPr>
          </w:pPr>
          <w:r w:rsidRPr="00FF744C">
            <w:rPr>
              <w:i/>
            </w:rPr>
            <w:t>Procédure : 2026-07</w:t>
          </w:r>
        </w:p>
      </w:tc>
    </w:tr>
  </w:tbl>
  <w:p w14:paraId="1B0A21E9" w14:textId="77777777" w:rsidR="00FF744C" w:rsidRDefault="00FF744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0" w:type="dxa"/>
      <w:tblInd w:w="-70" w:type="dxa"/>
      <w:tblLayout w:type="fixed"/>
      <w:tblCellMar>
        <w:left w:w="10" w:type="dxa"/>
        <w:right w:w="10" w:type="dxa"/>
      </w:tblCellMar>
      <w:tblLook w:val="04A0" w:firstRow="1" w:lastRow="0" w:firstColumn="1" w:lastColumn="0" w:noHBand="0" w:noVBand="1"/>
    </w:tblPr>
    <w:tblGrid>
      <w:gridCol w:w="3070"/>
      <w:gridCol w:w="3070"/>
      <w:gridCol w:w="3070"/>
    </w:tblGrid>
    <w:tr w:rsidR="00FF744C" w:rsidRPr="00FF744C" w14:paraId="3976549F" w14:textId="77777777">
      <w:tc>
        <w:tcPr>
          <w:tcW w:w="3070" w:type="dxa"/>
          <w:tcBorders>
            <w:top w:val="nil"/>
            <w:left w:val="nil"/>
            <w:bottom w:val="single" w:sz="4" w:space="0" w:color="000000"/>
            <w:right w:val="nil"/>
          </w:tcBorders>
          <w:tcMar>
            <w:top w:w="0" w:type="dxa"/>
            <w:left w:w="70" w:type="dxa"/>
            <w:bottom w:w="0" w:type="dxa"/>
            <w:right w:w="70" w:type="dxa"/>
          </w:tcMar>
        </w:tcPr>
        <w:p w14:paraId="796BE3D0" w14:textId="77777777" w:rsidR="00FF744C" w:rsidRPr="00FF744C" w:rsidRDefault="00FF744C" w:rsidP="00FF744C">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tcPr>
        <w:p w14:paraId="3B0FAC48" w14:textId="77777777" w:rsidR="00FF744C" w:rsidRPr="00FF744C" w:rsidRDefault="00FF744C" w:rsidP="00FF744C">
          <w:pPr>
            <w:pStyle w:val="En-tte"/>
            <w:rPr>
              <w:i/>
            </w:rPr>
          </w:pPr>
        </w:p>
      </w:tc>
      <w:tc>
        <w:tcPr>
          <w:tcW w:w="3071" w:type="dxa"/>
          <w:tcBorders>
            <w:top w:val="nil"/>
            <w:left w:val="nil"/>
            <w:bottom w:val="single" w:sz="4" w:space="0" w:color="000000"/>
            <w:right w:val="nil"/>
          </w:tcBorders>
          <w:tcMar>
            <w:top w:w="0" w:type="dxa"/>
            <w:left w:w="70" w:type="dxa"/>
            <w:bottom w:w="0" w:type="dxa"/>
            <w:right w:w="70" w:type="dxa"/>
          </w:tcMar>
          <w:hideMark/>
        </w:tcPr>
        <w:p w14:paraId="63511A99" w14:textId="77777777" w:rsidR="00FF744C" w:rsidRPr="00FF744C" w:rsidRDefault="00FF744C" w:rsidP="00FF744C">
          <w:pPr>
            <w:pStyle w:val="En-tte"/>
            <w:rPr>
              <w:i/>
            </w:rPr>
          </w:pPr>
          <w:r w:rsidRPr="00FF744C">
            <w:rPr>
              <w:i/>
            </w:rPr>
            <w:t>Procédure : 2026-07</w:t>
          </w:r>
        </w:p>
      </w:tc>
    </w:tr>
  </w:tbl>
  <w:p w14:paraId="08BF691D" w14:textId="5F397C88" w:rsidR="00B71174" w:rsidRDefault="00B71174">
    <w:pPr>
      <w:pStyle w:val="En-tte"/>
    </w:pPr>
    <w:r>
      <w:rPr>
        <w:noProof/>
      </w:rPr>
      <w:drawing>
        <wp:inline distT="0" distB="0" distL="0" distR="0" wp14:anchorId="3B6B65AB" wp14:editId="2228190E">
          <wp:extent cx="1911598" cy="1159203"/>
          <wp:effectExtent l="0" t="0" r="0" b="2847"/>
          <wp:docPr id="285685738" name="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11598" cy="1159203"/>
                  </a:xfrm>
                  <a:prstGeom prst="rect">
                    <a:avLst/>
                  </a:prstGeom>
                  <a:solidFill>
                    <a:srgbClr val="5B9BD5"/>
                  </a:solid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8272B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0D0B066"/>
    <w:lvl w:ilvl="0">
      <w:numFmt w:val="bullet"/>
      <w:lvlText w:val="*"/>
      <w:lvlJc w:val="left"/>
    </w:lvl>
  </w:abstractNum>
  <w:abstractNum w:abstractNumId="2" w15:restartNumberingAfterBreak="0">
    <w:nsid w:val="0198501F"/>
    <w:multiLevelType w:val="multilevel"/>
    <w:tmpl w:val="1CB6E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32C"/>
    <w:multiLevelType w:val="hybridMultilevel"/>
    <w:tmpl w:val="4E2E914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7963B8"/>
    <w:multiLevelType w:val="hybridMultilevel"/>
    <w:tmpl w:val="7E96C0B4"/>
    <w:lvl w:ilvl="0" w:tplc="467210E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835698"/>
    <w:multiLevelType w:val="hybridMultilevel"/>
    <w:tmpl w:val="F162CA8E"/>
    <w:lvl w:ilvl="0" w:tplc="7C16DBCE">
      <w:start w:val="1"/>
      <w:numFmt w:val="decimal"/>
      <w:lvlText w:val="5-3-%1-"/>
      <w:lvlJc w:val="left"/>
      <w:pPr>
        <w:ind w:left="786" w:hanging="360"/>
      </w:pPr>
      <w:rPr>
        <w:rFonts w:asciiTheme="minorHAnsi" w:hAnsiTheme="minorHAnsi" w:cs="Times New Roman" w:hint="default"/>
        <w:b w:val="0"/>
        <w:i w:val="0"/>
        <w:strike w:val="0"/>
        <w:dstrike w:val="0"/>
        <w:sz w:val="24"/>
        <w:u w:val="single"/>
        <w:effect w:val="none"/>
      </w:r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041D7940"/>
    <w:multiLevelType w:val="hybridMultilevel"/>
    <w:tmpl w:val="DB3E8A96"/>
    <w:lvl w:ilvl="0" w:tplc="55F2823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5857C5"/>
    <w:multiLevelType w:val="multilevel"/>
    <w:tmpl w:val="E7C40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454B7"/>
    <w:multiLevelType w:val="hybridMultilevel"/>
    <w:tmpl w:val="3D3228A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D506ACD"/>
    <w:multiLevelType w:val="hybridMultilevel"/>
    <w:tmpl w:val="03A2A532"/>
    <w:lvl w:ilvl="0" w:tplc="467210E8">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1BA34BD"/>
    <w:multiLevelType w:val="hybridMultilevel"/>
    <w:tmpl w:val="DE5AD6FA"/>
    <w:lvl w:ilvl="0" w:tplc="34AC0062">
      <w:numFmt w:val="bullet"/>
      <w:lvlText w:val="-"/>
      <w:lvlJc w:val="left"/>
      <w:pPr>
        <w:ind w:left="1476" w:hanging="360"/>
      </w:pPr>
      <w:rPr>
        <w:rFonts w:ascii="Times New Roman" w:eastAsia="Times New Roman" w:hAnsi="Times New Roman" w:cs="Times New Roman" w:hint="default"/>
      </w:rPr>
    </w:lvl>
    <w:lvl w:ilvl="1" w:tplc="040C0003" w:tentative="1">
      <w:start w:val="1"/>
      <w:numFmt w:val="bullet"/>
      <w:lvlText w:val="o"/>
      <w:lvlJc w:val="left"/>
      <w:pPr>
        <w:ind w:left="2196" w:hanging="360"/>
      </w:pPr>
      <w:rPr>
        <w:rFonts w:ascii="Courier New" w:hAnsi="Courier New" w:cs="Courier New" w:hint="default"/>
      </w:rPr>
    </w:lvl>
    <w:lvl w:ilvl="2" w:tplc="040C0005" w:tentative="1">
      <w:start w:val="1"/>
      <w:numFmt w:val="bullet"/>
      <w:lvlText w:val=""/>
      <w:lvlJc w:val="left"/>
      <w:pPr>
        <w:ind w:left="2916" w:hanging="360"/>
      </w:pPr>
      <w:rPr>
        <w:rFonts w:ascii="Wingdings" w:hAnsi="Wingdings" w:hint="default"/>
      </w:rPr>
    </w:lvl>
    <w:lvl w:ilvl="3" w:tplc="040C0001" w:tentative="1">
      <w:start w:val="1"/>
      <w:numFmt w:val="bullet"/>
      <w:lvlText w:val=""/>
      <w:lvlJc w:val="left"/>
      <w:pPr>
        <w:ind w:left="3636" w:hanging="360"/>
      </w:pPr>
      <w:rPr>
        <w:rFonts w:ascii="Symbol" w:hAnsi="Symbol" w:hint="default"/>
      </w:rPr>
    </w:lvl>
    <w:lvl w:ilvl="4" w:tplc="040C0003" w:tentative="1">
      <w:start w:val="1"/>
      <w:numFmt w:val="bullet"/>
      <w:lvlText w:val="o"/>
      <w:lvlJc w:val="left"/>
      <w:pPr>
        <w:ind w:left="4356" w:hanging="360"/>
      </w:pPr>
      <w:rPr>
        <w:rFonts w:ascii="Courier New" w:hAnsi="Courier New" w:cs="Courier New" w:hint="default"/>
      </w:rPr>
    </w:lvl>
    <w:lvl w:ilvl="5" w:tplc="040C0005" w:tentative="1">
      <w:start w:val="1"/>
      <w:numFmt w:val="bullet"/>
      <w:lvlText w:val=""/>
      <w:lvlJc w:val="left"/>
      <w:pPr>
        <w:ind w:left="5076" w:hanging="360"/>
      </w:pPr>
      <w:rPr>
        <w:rFonts w:ascii="Wingdings" w:hAnsi="Wingdings" w:hint="default"/>
      </w:rPr>
    </w:lvl>
    <w:lvl w:ilvl="6" w:tplc="040C0001" w:tentative="1">
      <w:start w:val="1"/>
      <w:numFmt w:val="bullet"/>
      <w:lvlText w:val=""/>
      <w:lvlJc w:val="left"/>
      <w:pPr>
        <w:ind w:left="5796" w:hanging="360"/>
      </w:pPr>
      <w:rPr>
        <w:rFonts w:ascii="Symbol" w:hAnsi="Symbol" w:hint="default"/>
      </w:rPr>
    </w:lvl>
    <w:lvl w:ilvl="7" w:tplc="040C0003" w:tentative="1">
      <w:start w:val="1"/>
      <w:numFmt w:val="bullet"/>
      <w:lvlText w:val="o"/>
      <w:lvlJc w:val="left"/>
      <w:pPr>
        <w:ind w:left="6516" w:hanging="360"/>
      </w:pPr>
      <w:rPr>
        <w:rFonts w:ascii="Courier New" w:hAnsi="Courier New" w:cs="Courier New" w:hint="default"/>
      </w:rPr>
    </w:lvl>
    <w:lvl w:ilvl="8" w:tplc="040C0005" w:tentative="1">
      <w:start w:val="1"/>
      <w:numFmt w:val="bullet"/>
      <w:lvlText w:val=""/>
      <w:lvlJc w:val="left"/>
      <w:pPr>
        <w:ind w:left="7236" w:hanging="360"/>
      </w:pPr>
      <w:rPr>
        <w:rFonts w:ascii="Wingdings" w:hAnsi="Wingdings" w:hint="default"/>
      </w:rPr>
    </w:lvl>
  </w:abstractNum>
  <w:abstractNum w:abstractNumId="11" w15:restartNumberingAfterBreak="0">
    <w:nsid w:val="12EA3BDA"/>
    <w:multiLevelType w:val="hybridMultilevel"/>
    <w:tmpl w:val="0346EF1E"/>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992A27"/>
    <w:multiLevelType w:val="hybridMultilevel"/>
    <w:tmpl w:val="8A542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BC2F7A"/>
    <w:multiLevelType w:val="hybridMultilevel"/>
    <w:tmpl w:val="842CF312"/>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58696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652972"/>
    <w:multiLevelType w:val="hybridMultilevel"/>
    <w:tmpl w:val="B2A28254"/>
    <w:lvl w:ilvl="0" w:tplc="55F2823C">
      <w:start w:val="5"/>
      <w:numFmt w:val="bullet"/>
      <w:lvlText w:val="-"/>
      <w:lvlJc w:val="left"/>
      <w:pPr>
        <w:tabs>
          <w:tab w:val="num" w:pos="862"/>
        </w:tabs>
        <w:ind w:left="862" w:hanging="720"/>
      </w:pPr>
      <w:rPr>
        <w:rFonts w:ascii="Times New Roman" w:eastAsia="Times New Roman" w:hAnsi="Times New Roman" w:cs="Times New Roman" w:hint="default"/>
      </w:rPr>
    </w:lvl>
    <w:lvl w:ilvl="1" w:tplc="040C0003">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11B300E"/>
    <w:multiLevelType w:val="multilevel"/>
    <w:tmpl w:val="8B3283D0"/>
    <w:lvl w:ilvl="0">
      <w:start w:val="2"/>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7" w15:restartNumberingAfterBreak="0">
    <w:nsid w:val="32452F78"/>
    <w:multiLevelType w:val="hybridMultilevel"/>
    <w:tmpl w:val="A1163B14"/>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4E568E4"/>
    <w:multiLevelType w:val="hybridMultilevel"/>
    <w:tmpl w:val="52585054"/>
    <w:lvl w:ilvl="0" w:tplc="08AE532A">
      <w:start w:val="5"/>
      <w:numFmt w:val="bullet"/>
      <w:lvlText w:val="-"/>
      <w:lvlJc w:val="left"/>
      <w:pPr>
        <w:ind w:left="720" w:hanging="360"/>
      </w:pPr>
      <w:rPr>
        <w:rFonts w:ascii="Times New Roman" w:eastAsia="Trebuchet MS"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6B4BC0"/>
    <w:multiLevelType w:val="hybridMultilevel"/>
    <w:tmpl w:val="EDD8F532"/>
    <w:lvl w:ilvl="0" w:tplc="8466BD54">
      <w:start w:val="1"/>
      <w:numFmt w:val="decimal"/>
      <w:lvlText w:val="%1."/>
      <w:lvlJc w:val="left"/>
      <w:pPr>
        <w:ind w:left="984" w:hanging="360"/>
      </w:pPr>
      <w:rPr>
        <w:rFonts w:hint="default"/>
        <w:b/>
      </w:rPr>
    </w:lvl>
    <w:lvl w:ilvl="1" w:tplc="040C0019" w:tentative="1">
      <w:start w:val="1"/>
      <w:numFmt w:val="lowerLetter"/>
      <w:lvlText w:val="%2."/>
      <w:lvlJc w:val="left"/>
      <w:pPr>
        <w:ind w:left="1704" w:hanging="360"/>
      </w:pPr>
    </w:lvl>
    <w:lvl w:ilvl="2" w:tplc="040C001B" w:tentative="1">
      <w:start w:val="1"/>
      <w:numFmt w:val="lowerRoman"/>
      <w:lvlText w:val="%3."/>
      <w:lvlJc w:val="right"/>
      <w:pPr>
        <w:ind w:left="2424" w:hanging="180"/>
      </w:pPr>
    </w:lvl>
    <w:lvl w:ilvl="3" w:tplc="040C000F" w:tentative="1">
      <w:start w:val="1"/>
      <w:numFmt w:val="decimal"/>
      <w:lvlText w:val="%4."/>
      <w:lvlJc w:val="left"/>
      <w:pPr>
        <w:ind w:left="3144" w:hanging="360"/>
      </w:pPr>
    </w:lvl>
    <w:lvl w:ilvl="4" w:tplc="040C0019" w:tentative="1">
      <w:start w:val="1"/>
      <w:numFmt w:val="lowerLetter"/>
      <w:lvlText w:val="%5."/>
      <w:lvlJc w:val="left"/>
      <w:pPr>
        <w:ind w:left="3864" w:hanging="360"/>
      </w:pPr>
    </w:lvl>
    <w:lvl w:ilvl="5" w:tplc="040C001B" w:tentative="1">
      <w:start w:val="1"/>
      <w:numFmt w:val="lowerRoman"/>
      <w:lvlText w:val="%6."/>
      <w:lvlJc w:val="right"/>
      <w:pPr>
        <w:ind w:left="4584" w:hanging="180"/>
      </w:pPr>
    </w:lvl>
    <w:lvl w:ilvl="6" w:tplc="040C000F" w:tentative="1">
      <w:start w:val="1"/>
      <w:numFmt w:val="decimal"/>
      <w:lvlText w:val="%7."/>
      <w:lvlJc w:val="left"/>
      <w:pPr>
        <w:ind w:left="5304" w:hanging="360"/>
      </w:pPr>
    </w:lvl>
    <w:lvl w:ilvl="7" w:tplc="040C0019" w:tentative="1">
      <w:start w:val="1"/>
      <w:numFmt w:val="lowerLetter"/>
      <w:lvlText w:val="%8."/>
      <w:lvlJc w:val="left"/>
      <w:pPr>
        <w:ind w:left="6024" w:hanging="360"/>
      </w:pPr>
    </w:lvl>
    <w:lvl w:ilvl="8" w:tplc="040C001B" w:tentative="1">
      <w:start w:val="1"/>
      <w:numFmt w:val="lowerRoman"/>
      <w:lvlText w:val="%9."/>
      <w:lvlJc w:val="right"/>
      <w:pPr>
        <w:ind w:left="6744" w:hanging="180"/>
      </w:pPr>
    </w:lvl>
  </w:abstractNum>
  <w:abstractNum w:abstractNumId="20" w15:restartNumberingAfterBreak="0">
    <w:nsid w:val="3A285B9A"/>
    <w:multiLevelType w:val="hybridMultilevel"/>
    <w:tmpl w:val="E0B28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E722D0"/>
    <w:multiLevelType w:val="hybridMultilevel"/>
    <w:tmpl w:val="6E44BC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E658D"/>
    <w:multiLevelType w:val="multilevel"/>
    <w:tmpl w:val="1D046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E0336"/>
    <w:multiLevelType w:val="multilevel"/>
    <w:tmpl w:val="B5285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0414D2"/>
    <w:multiLevelType w:val="hybridMultilevel"/>
    <w:tmpl w:val="F9FCD93E"/>
    <w:lvl w:ilvl="0" w:tplc="34AC0062">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5" w15:restartNumberingAfterBreak="0">
    <w:nsid w:val="5B8701DD"/>
    <w:multiLevelType w:val="hybridMultilevel"/>
    <w:tmpl w:val="663A379C"/>
    <w:lvl w:ilvl="0" w:tplc="040C0001">
      <w:start w:val="1"/>
      <w:numFmt w:val="bullet"/>
      <w:lvlText w:val=""/>
      <w:lvlJc w:val="left"/>
      <w:pPr>
        <w:ind w:left="1672" w:hanging="360"/>
      </w:pPr>
      <w:rPr>
        <w:rFonts w:ascii="Symbol" w:hAnsi="Symbol" w:hint="default"/>
      </w:rPr>
    </w:lvl>
    <w:lvl w:ilvl="1" w:tplc="040C0019" w:tentative="1">
      <w:start w:val="1"/>
      <w:numFmt w:val="lowerLetter"/>
      <w:lvlText w:val="%2."/>
      <w:lvlJc w:val="left"/>
      <w:pPr>
        <w:ind w:left="2392" w:hanging="360"/>
      </w:pPr>
    </w:lvl>
    <w:lvl w:ilvl="2" w:tplc="040C001B" w:tentative="1">
      <w:start w:val="1"/>
      <w:numFmt w:val="lowerRoman"/>
      <w:lvlText w:val="%3."/>
      <w:lvlJc w:val="right"/>
      <w:pPr>
        <w:ind w:left="3112" w:hanging="180"/>
      </w:pPr>
    </w:lvl>
    <w:lvl w:ilvl="3" w:tplc="040C000F" w:tentative="1">
      <w:start w:val="1"/>
      <w:numFmt w:val="decimal"/>
      <w:lvlText w:val="%4."/>
      <w:lvlJc w:val="left"/>
      <w:pPr>
        <w:ind w:left="3832" w:hanging="360"/>
      </w:pPr>
    </w:lvl>
    <w:lvl w:ilvl="4" w:tplc="040C0019" w:tentative="1">
      <w:start w:val="1"/>
      <w:numFmt w:val="lowerLetter"/>
      <w:lvlText w:val="%5."/>
      <w:lvlJc w:val="left"/>
      <w:pPr>
        <w:ind w:left="4552" w:hanging="360"/>
      </w:pPr>
    </w:lvl>
    <w:lvl w:ilvl="5" w:tplc="040C001B" w:tentative="1">
      <w:start w:val="1"/>
      <w:numFmt w:val="lowerRoman"/>
      <w:lvlText w:val="%6."/>
      <w:lvlJc w:val="right"/>
      <w:pPr>
        <w:ind w:left="5272" w:hanging="180"/>
      </w:pPr>
    </w:lvl>
    <w:lvl w:ilvl="6" w:tplc="040C000F" w:tentative="1">
      <w:start w:val="1"/>
      <w:numFmt w:val="decimal"/>
      <w:lvlText w:val="%7."/>
      <w:lvlJc w:val="left"/>
      <w:pPr>
        <w:ind w:left="5992" w:hanging="360"/>
      </w:pPr>
    </w:lvl>
    <w:lvl w:ilvl="7" w:tplc="040C0019" w:tentative="1">
      <w:start w:val="1"/>
      <w:numFmt w:val="lowerLetter"/>
      <w:lvlText w:val="%8."/>
      <w:lvlJc w:val="left"/>
      <w:pPr>
        <w:ind w:left="6712" w:hanging="360"/>
      </w:pPr>
    </w:lvl>
    <w:lvl w:ilvl="8" w:tplc="040C001B" w:tentative="1">
      <w:start w:val="1"/>
      <w:numFmt w:val="lowerRoman"/>
      <w:lvlText w:val="%9."/>
      <w:lvlJc w:val="right"/>
      <w:pPr>
        <w:ind w:left="7432" w:hanging="180"/>
      </w:pPr>
    </w:lvl>
  </w:abstractNum>
  <w:abstractNum w:abstractNumId="26" w15:restartNumberingAfterBreak="0">
    <w:nsid w:val="60195ADF"/>
    <w:multiLevelType w:val="hybridMultilevel"/>
    <w:tmpl w:val="AD4A9C84"/>
    <w:lvl w:ilvl="0" w:tplc="FB4632D0">
      <w:start w:val="1"/>
      <w:numFmt w:val="decimal"/>
      <w:pStyle w:val="T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2D96BC7"/>
    <w:multiLevelType w:val="hybridMultilevel"/>
    <w:tmpl w:val="05004D26"/>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5036D78"/>
    <w:multiLevelType w:val="hybridMultilevel"/>
    <w:tmpl w:val="B36A8C3A"/>
    <w:lvl w:ilvl="0" w:tplc="06C28972">
      <w:start w:val="1"/>
      <w:numFmt w:val="bullet"/>
      <w:lvlText w:val="­"/>
      <w:lvlJc w:val="left"/>
      <w:pPr>
        <w:ind w:left="720" w:hanging="360"/>
      </w:pPr>
      <w:rPr>
        <w:rFonts w:ascii="Arial" w:eastAsia="Times New Roman" w:hAnsi="Arial" w:hint="default"/>
        <w:spacing w:val="-2"/>
        <w:w w:val="99"/>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99C6613"/>
    <w:multiLevelType w:val="hybridMultilevel"/>
    <w:tmpl w:val="71DA2D1A"/>
    <w:lvl w:ilvl="0" w:tplc="C11E3988">
      <w:start w:val="4"/>
      <w:numFmt w:val="bullet"/>
      <w:lvlText w:val="-"/>
      <w:lvlJc w:val="left"/>
      <w:pPr>
        <w:ind w:left="720" w:hanging="360"/>
      </w:pPr>
      <w:rPr>
        <w:rFonts w:ascii="Arial" w:eastAsiaTheme="minorHAnsi" w:hAnsi="Arial" w:cs="Arial" w:hint="default"/>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FA728E"/>
    <w:multiLevelType w:val="hybridMultilevel"/>
    <w:tmpl w:val="0EB6E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A5419"/>
    <w:multiLevelType w:val="hybridMultilevel"/>
    <w:tmpl w:val="2D964D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3E4C53"/>
    <w:multiLevelType w:val="hybridMultilevel"/>
    <w:tmpl w:val="B48048A2"/>
    <w:lvl w:ilvl="0" w:tplc="DFEE6DC4">
      <w:start w:val="1"/>
      <w:numFmt w:val="bullet"/>
      <w:pStyle w:val="ListeAPuces"/>
      <w:lvlText w:val=""/>
      <w:lvlJc w:val="left"/>
      <w:pPr>
        <w:tabs>
          <w:tab w:val="num" w:pos="340"/>
        </w:tabs>
        <w:ind w:left="340" w:hanging="340"/>
      </w:pPr>
      <w:rPr>
        <w:rFonts w:ascii="Symbol" w:hAnsi="Symbol" w:hint="default"/>
        <w:sz w:val="20"/>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0A2A84"/>
    <w:multiLevelType w:val="hybridMultilevel"/>
    <w:tmpl w:val="67AEE6CC"/>
    <w:lvl w:ilvl="0" w:tplc="34AC006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24100562">
    <w:abstractNumId w:val="15"/>
  </w:num>
  <w:num w:numId="2" w16cid:durableId="982080043">
    <w:abstractNumId w:val="0"/>
  </w:num>
  <w:num w:numId="3" w16cid:durableId="130720322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8617646">
    <w:abstractNumId w:val="26"/>
  </w:num>
  <w:num w:numId="5" w16cid:durableId="50269703">
    <w:abstractNumId w:val="12"/>
  </w:num>
  <w:num w:numId="6" w16cid:durableId="1404451914">
    <w:abstractNumId w:val="1"/>
    <w:lvlOverride w:ilvl="0">
      <w:lvl w:ilvl="0">
        <w:numFmt w:val="bullet"/>
        <w:lvlText w:val="-"/>
        <w:legacy w:legacy="1" w:legacySpace="120" w:legacyIndent="360"/>
        <w:lvlJc w:val="left"/>
        <w:pPr>
          <w:ind w:left="360" w:hanging="360"/>
        </w:pPr>
      </w:lvl>
    </w:lvlOverride>
  </w:num>
  <w:num w:numId="7" w16cid:durableId="89738021">
    <w:abstractNumId w:val="6"/>
  </w:num>
  <w:num w:numId="8" w16cid:durableId="817108156">
    <w:abstractNumId w:val="5"/>
  </w:num>
  <w:num w:numId="9" w16cid:durableId="562107802">
    <w:abstractNumId w:val="19"/>
  </w:num>
  <w:num w:numId="10" w16cid:durableId="1808234463">
    <w:abstractNumId w:val="16"/>
  </w:num>
  <w:num w:numId="11" w16cid:durableId="1143155372">
    <w:abstractNumId w:val="3"/>
  </w:num>
  <w:num w:numId="12" w16cid:durableId="758674115">
    <w:abstractNumId w:val="30"/>
  </w:num>
  <w:num w:numId="13" w16cid:durableId="505677894">
    <w:abstractNumId w:val="11"/>
  </w:num>
  <w:num w:numId="14" w16cid:durableId="236860987">
    <w:abstractNumId w:val="33"/>
  </w:num>
  <w:num w:numId="15" w16cid:durableId="371392835">
    <w:abstractNumId w:val="10"/>
  </w:num>
  <w:num w:numId="16" w16cid:durableId="1771393641">
    <w:abstractNumId w:val="24"/>
  </w:num>
  <w:num w:numId="17" w16cid:durableId="4669185">
    <w:abstractNumId w:val="27"/>
  </w:num>
  <w:num w:numId="18" w16cid:durableId="1814129446">
    <w:abstractNumId w:val="4"/>
  </w:num>
  <w:num w:numId="19" w16cid:durableId="544833052">
    <w:abstractNumId w:val="14"/>
  </w:num>
  <w:num w:numId="20" w16cid:durableId="242179869">
    <w:abstractNumId w:val="21"/>
  </w:num>
  <w:num w:numId="21" w16cid:durableId="1918393760">
    <w:abstractNumId w:val="32"/>
  </w:num>
  <w:num w:numId="22" w16cid:durableId="1877043979">
    <w:abstractNumId w:val="9"/>
  </w:num>
  <w:num w:numId="23" w16cid:durableId="1029181801">
    <w:abstractNumId w:val="20"/>
  </w:num>
  <w:num w:numId="24" w16cid:durableId="1803839410">
    <w:abstractNumId w:val="13"/>
  </w:num>
  <w:num w:numId="25" w16cid:durableId="693186648">
    <w:abstractNumId w:val="18"/>
  </w:num>
  <w:num w:numId="26" w16cid:durableId="1159418933">
    <w:abstractNumId w:val="31"/>
  </w:num>
  <w:num w:numId="27" w16cid:durableId="648174238">
    <w:abstractNumId w:val="29"/>
  </w:num>
  <w:num w:numId="28" w16cid:durableId="75052589">
    <w:abstractNumId w:val="8"/>
  </w:num>
  <w:num w:numId="29" w16cid:durableId="2071923407">
    <w:abstractNumId w:val="25"/>
  </w:num>
  <w:num w:numId="30" w16cid:durableId="1408647555">
    <w:abstractNumId w:val="28"/>
  </w:num>
  <w:num w:numId="31" w16cid:durableId="1411928767">
    <w:abstractNumId w:val="17"/>
  </w:num>
  <w:num w:numId="32" w16cid:durableId="1402873664">
    <w:abstractNumId w:val="22"/>
  </w:num>
  <w:num w:numId="33" w16cid:durableId="1580140010">
    <w:abstractNumId w:val="7"/>
  </w:num>
  <w:num w:numId="34" w16cid:durableId="1951014026">
    <w:abstractNumId w:val="23"/>
  </w:num>
  <w:num w:numId="35" w16cid:durableId="199009206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B2C"/>
    <w:rsid w:val="0000060E"/>
    <w:rsid w:val="00001618"/>
    <w:rsid w:val="000022AC"/>
    <w:rsid w:val="0000649E"/>
    <w:rsid w:val="000079C1"/>
    <w:rsid w:val="00007E1E"/>
    <w:rsid w:val="00007F4F"/>
    <w:rsid w:val="00012C61"/>
    <w:rsid w:val="00012DA0"/>
    <w:rsid w:val="0001314F"/>
    <w:rsid w:val="00013F67"/>
    <w:rsid w:val="00013FE4"/>
    <w:rsid w:val="00014FFD"/>
    <w:rsid w:val="00015F63"/>
    <w:rsid w:val="00016BD2"/>
    <w:rsid w:val="00017D52"/>
    <w:rsid w:val="000215FF"/>
    <w:rsid w:val="000224D7"/>
    <w:rsid w:val="00022B26"/>
    <w:rsid w:val="000254EA"/>
    <w:rsid w:val="000254F9"/>
    <w:rsid w:val="00025D06"/>
    <w:rsid w:val="00027224"/>
    <w:rsid w:val="00027F7A"/>
    <w:rsid w:val="00030E6E"/>
    <w:rsid w:val="00030FAD"/>
    <w:rsid w:val="000311A2"/>
    <w:rsid w:val="00032341"/>
    <w:rsid w:val="0003388E"/>
    <w:rsid w:val="000340C0"/>
    <w:rsid w:val="0003427B"/>
    <w:rsid w:val="00034D4B"/>
    <w:rsid w:val="00036325"/>
    <w:rsid w:val="0003660F"/>
    <w:rsid w:val="000368EC"/>
    <w:rsid w:val="000372BC"/>
    <w:rsid w:val="00040F80"/>
    <w:rsid w:val="00043507"/>
    <w:rsid w:val="00044994"/>
    <w:rsid w:val="00046A16"/>
    <w:rsid w:val="00046C12"/>
    <w:rsid w:val="00050814"/>
    <w:rsid w:val="00054A3E"/>
    <w:rsid w:val="00055DB0"/>
    <w:rsid w:val="00057035"/>
    <w:rsid w:val="0005738A"/>
    <w:rsid w:val="000659CB"/>
    <w:rsid w:val="0006600E"/>
    <w:rsid w:val="00066457"/>
    <w:rsid w:val="00072D8C"/>
    <w:rsid w:val="00072F63"/>
    <w:rsid w:val="00074C9B"/>
    <w:rsid w:val="00082C0A"/>
    <w:rsid w:val="00083040"/>
    <w:rsid w:val="000855AD"/>
    <w:rsid w:val="00085B64"/>
    <w:rsid w:val="000919F6"/>
    <w:rsid w:val="00091ABE"/>
    <w:rsid w:val="000926C2"/>
    <w:rsid w:val="00096525"/>
    <w:rsid w:val="00096C2C"/>
    <w:rsid w:val="000A4C97"/>
    <w:rsid w:val="000A5625"/>
    <w:rsid w:val="000A5E4B"/>
    <w:rsid w:val="000A6991"/>
    <w:rsid w:val="000C020E"/>
    <w:rsid w:val="000C398C"/>
    <w:rsid w:val="000C6ED8"/>
    <w:rsid w:val="000D022E"/>
    <w:rsid w:val="000D05C8"/>
    <w:rsid w:val="000D09AB"/>
    <w:rsid w:val="000D0E44"/>
    <w:rsid w:val="000D13B0"/>
    <w:rsid w:val="000D321A"/>
    <w:rsid w:val="000D3E61"/>
    <w:rsid w:val="000D4080"/>
    <w:rsid w:val="000D46A2"/>
    <w:rsid w:val="000D579C"/>
    <w:rsid w:val="000D5DEE"/>
    <w:rsid w:val="000D660F"/>
    <w:rsid w:val="000D7196"/>
    <w:rsid w:val="000E1C0C"/>
    <w:rsid w:val="000E327F"/>
    <w:rsid w:val="000E465A"/>
    <w:rsid w:val="000E5581"/>
    <w:rsid w:val="000E57E4"/>
    <w:rsid w:val="000E5970"/>
    <w:rsid w:val="000E676C"/>
    <w:rsid w:val="000E6B4A"/>
    <w:rsid w:val="000F535A"/>
    <w:rsid w:val="000F6BE9"/>
    <w:rsid w:val="000F7BFE"/>
    <w:rsid w:val="001005B6"/>
    <w:rsid w:val="0010247E"/>
    <w:rsid w:val="00102682"/>
    <w:rsid w:val="00104BB1"/>
    <w:rsid w:val="00105E7B"/>
    <w:rsid w:val="00114639"/>
    <w:rsid w:val="00115F3C"/>
    <w:rsid w:val="00115F63"/>
    <w:rsid w:val="0012010E"/>
    <w:rsid w:val="001209AA"/>
    <w:rsid w:val="00120A58"/>
    <w:rsid w:val="001225B7"/>
    <w:rsid w:val="00123746"/>
    <w:rsid w:val="00124876"/>
    <w:rsid w:val="00125763"/>
    <w:rsid w:val="001276C8"/>
    <w:rsid w:val="001302DC"/>
    <w:rsid w:val="001303C8"/>
    <w:rsid w:val="00132BF6"/>
    <w:rsid w:val="00133DCC"/>
    <w:rsid w:val="001341C8"/>
    <w:rsid w:val="0013433C"/>
    <w:rsid w:val="00134F59"/>
    <w:rsid w:val="00134F86"/>
    <w:rsid w:val="0013503A"/>
    <w:rsid w:val="0013797A"/>
    <w:rsid w:val="00140D55"/>
    <w:rsid w:val="00141CF4"/>
    <w:rsid w:val="00145FD1"/>
    <w:rsid w:val="00147F1C"/>
    <w:rsid w:val="001508D7"/>
    <w:rsid w:val="00151ED6"/>
    <w:rsid w:val="00151F73"/>
    <w:rsid w:val="00152981"/>
    <w:rsid w:val="001557F3"/>
    <w:rsid w:val="00156298"/>
    <w:rsid w:val="00156467"/>
    <w:rsid w:val="00157FD1"/>
    <w:rsid w:val="00162C7F"/>
    <w:rsid w:val="00162E69"/>
    <w:rsid w:val="00163C52"/>
    <w:rsid w:val="00163DD3"/>
    <w:rsid w:val="00164357"/>
    <w:rsid w:val="001655AD"/>
    <w:rsid w:val="00165B47"/>
    <w:rsid w:val="00170221"/>
    <w:rsid w:val="00170320"/>
    <w:rsid w:val="001714E4"/>
    <w:rsid w:val="00173899"/>
    <w:rsid w:val="00174B43"/>
    <w:rsid w:val="001758ED"/>
    <w:rsid w:val="00175DDF"/>
    <w:rsid w:val="001772E6"/>
    <w:rsid w:val="00180067"/>
    <w:rsid w:val="00180827"/>
    <w:rsid w:val="0018124A"/>
    <w:rsid w:val="00183990"/>
    <w:rsid w:val="00187C37"/>
    <w:rsid w:val="00191257"/>
    <w:rsid w:val="001916E2"/>
    <w:rsid w:val="00191D7C"/>
    <w:rsid w:val="00192DD3"/>
    <w:rsid w:val="001933C0"/>
    <w:rsid w:val="00194C33"/>
    <w:rsid w:val="00196C1E"/>
    <w:rsid w:val="001A0D4F"/>
    <w:rsid w:val="001A1B97"/>
    <w:rsid w:val="001A3DE7"/>
    <w:rsid w:val="001A3FFA"/>
    <w:rsid w:val="001A40CD"/>
    <w:rsid w:val="001A4C2F"/>
    <w:rsid w:val="001B2AFF"/>
    <w:rsid w:val="001B4551"/>
    <w:rsid w:val="001B5BD2"/>
    <w:rsid w:val="001B69BF"/>
    <w:rsid w:val="001B7E0D"/>
    <w:rsid w:val="001C05C1"/>
    <w:rsid w:val="001C0B93"/>
    <w:rsid w:val="001C4870"/>
    <w:rsid w:val="001C4A8F"/>
    <w:rsid w:val="001C4B97"/>
    <w:rsid w:val="001C56F3"/>
    <w:rsid w:val="001C61C9"/>
    <w:rsid w:val="001C6913"/>
    <w:rsid w:val="001C6DEE"/>
    <w:rsid w:val="001C7C1F"/>
    <w:rsid w:val="001D1477"/>
    <w:rsid w:val="001D41A2"/>
    <w:rsid w:val="001D6BEE"/>
    <w:rsid w:val="001D7793"/>
    <w:rsid w:val="001E04C9"/>
    <w:rsid w:val="001E15F4"/>
    <w:rsid w:val="001E26E9"/>
    <w:rsid w:val="001E30C3"/>
    <w:rsid w:val="001E74DA"/>
    <w:rsid w:val="001F297F"/>
    <w:rsid w:val="001F6CB1"/>
    <w:rsid w:val="001F7F6B"/>
    <w:rsid w:val="001F7F8F"/>
    <w:rsid w:val="00204706"/>
    <w:rsid w:val="00204EC8"/>
    <w:rsid w:val="0021001C"/>
    <w:rsid w:val="00210682"/>
    <w:rsid w:val="0021092C"/>
    <w:rsid w:val="00212329"/>
    <w:rsid w:val="00212D68"/>
    <w:rsid w:val="00213049"/>
    <w:rsid w:val="00213C8E"/>
    <w:rsid w:val="00215B71"/>
    <w:rsid w:val="00223BE1"/>
    <w:rsid w:val="0022404C"/>
    <w:rsid w:val="002245BA"/>
    <w:rsid w:val="002278A1"/>
    <w:rsid w:val="0023294A"/>
    <w:rsid w:val="002331B0"/>
    <w:rsid w:val="00233517"/>
    <w:rsid w:val="002348A9"/>
    <w:rsid w:val="002348F2"/>
    <w:rsid w:val="00235077"/>
    <w:rsid w:val="0023521D"/>
    <w:rsid w:val="00235CC1"/>
    <w:rsid w:val="002364E7"/>
    <w:rsid w:val="00236778"/>
    <w:rsid w:val="00236B3A"/>
    <w:rsid w:val="00236C57"/>
    <w:rsid w:val="00242E1E"/>
    <w:rsid w:val="002446C4"/>
    <w:rsid w:val="00245893"/>
    <w:rsid w:val="00245D5C"/>
    <w:rsid w:val="002466C6"/>
    <w:rsid w:val="00246C9B"/>
    <w:rsid w:val="00247D4C"/>
    <w:rsid w:val="00254D5F"/>
    <w:rsid w:val="0025578C"/>
    <w:rsid w:val="00256035"/>
    <w:rsid w:val="002564BA"/>
    <w:rsid w:val="00257911"/>
    <w:rsid w:val="0025792F"/>
    <w:rsid w:val="0026030C"/>
    <w:rsid w:val="0026062F"/>
    <w:rsid w:val="00260742"/>
    <w:rsid w:val="00263CC6"/>
    <w:rsid w:val="002650A4"/>
    <w:rsid w:val="00265BC8"/>
    <w:rsid w:val="0026676A"/>
    <w:rsid w:val="00271F2B"/>
    <w:rsid w:val="00272C82"/>
    <w:rsid w:val="00274E9C"/>
    <w:rsid w:val="00275812"/>
    <w:rsid w:val="002761CF"/>
    <w:rsid w:val="0028017C"/>
    <w:rsid w:val="002801BA"/>
    <w:rsid w:val="00280FDC"/>
    <w:rsid w:val="0028271B"/>
    <w:rsid w:val="00283817"/>
    <w:rsid w:val="00283B1A"/>
    <w:rsid w:val="00284A22"/>
    <w:rsid w:val="00284D76"/>
    <w:rsid w:val="00286219"/>
    <w:rsid w:val="00286B58"/>
    <w:rsid w:val="00291826"/>
    <w:rsid w:val="00291E76"/>
    <w:rsid w:val="0029491F"/>
    <w:rsid w:val="002976EB"/>
    <w:rsid w:val="002A2D57"/>
    <w:rsid w:val="002A2EC8"/>
    <w:rsid w:val="002A4B2E"/>
    <w:rsid w:val="002A55CC"/>
    <w:rsid w:val="002A5CD0"/>
    <w:rsid w:val="002A6697"/>
    <w:rsid w:val="002A6A5E"/>
    <w:rsid w:val="002B0C99"/>
    <w:rsid w:val="002B0DAA"/>
    <w:rsid w:val="002B563D"/>
    <w:rsid w:val="002B6126"/>
    <w:rsid w:val="002C0014"/>
    <w:rsid w:val="002C0A42"/>
    <w:rsid w:val="002C10E3"/>
    <w:rsid w:val="002C2000"/>
    <w:rsid w:val="002C24A9"/>
    <w:rsid w:val="002C3B3D"/>
    <w:rsid w:val="002C4247"/>
    <w:rsid w:val="002C6DD6"/>
    <w:rsid w:val="002C7529"/>
    <w:rsid w:val="002C75C5"/>
    <w:rsid w:val="002D16FB"/>
    <w:rsid w:val="002D1FB6"/>
    <w:rsid w:val="002D1FC1"/>
    <w:rsid w:val="002D2CFB"/>
    <w:rsid w:val="002D38B1"/>
    <w:rsid w:val="002D3CE8"/>
    <w:rsid w:val="002D4425"/>
    <w:rsid w:val="002D485A"/>
    <w:rsid w:val="002D55CB"/>
    <w:rsid w:val="002D6823"/>
    <w:rsid w:val="002D7E77"/>
    <w:rsid w:val="002E136B"/>
    <w:rsid w:val="002E14B7"/>
    <w:rsid w:val="002E1689"/>
    <w:rsid w:val="002E2633"/>
    <w:rsid w:val="002E350E"/>
    <w:rsid w:val="002E41CD"/>
    <w:rsid w:val="002E5937"/>
    <w:rsid w:val="002E64B2"/>
    <w:rsid w:val="002E7787"/>
    <w:rsid w:val="002F115B"/>
    <w:rsid w:val="002F1EDE"/>
    <w:rsid w:val="002F3548"/>
    <w:rsid w:val="002F56EA"/>
    <w:rsid w:val="002F6DBA"/>
    <w:rsid w:val="002F712F"/>
    <w:rsid w:val="003000A2"/>
    <w:rsid w:val="00301BE2"/>
    <w:rsid w:val="00302490"/>
    <w:rsid w:val="00302549"/>
    <w:rsid w:val="00303E4F"/>
    <w:rsid w:val="003059C2"/>
    <w:rsid w:val="00306202"/>
    <w:rsid w:val="00306D5A"/>
    <w:rsid w:val="00307F81"/>
    <w:rsid w:val="003109B2"/>
    <w:rsid w:val="003116CA"/>
    <w:rsid w:val="00312409"/>
    <w:rsid w:val="003139F0"/>
    <w:rsid w:val="00313C31"/>
    <w:rsid w:val="00314586"/>
    <w:rsid w:val="00321238"/>
    <w:rsid w:val="00323A68"/>
    <w:rsid w:val="00331CD3"/>
    <w:rsid w:val="00334087"/>
    <w:rsid w:val="003341BD"/>
    <w:rsid w:val="00335807"/>
    <w:rsid w:val="0034191D"/>
    <w:rsid w:val="00342319"/>
    <w:rsid w:val="00343A30"/>
    <w:rsid w:val="00345B0A"/>
    <w:rsid w:val="0034780C"/>
    <w:rsid w:val="00347F11"/>
    <w:rsid w:val="00352066"/>
    <w:rsid w:val="0035416D"/>
    <w:rsid w:val="003545D2"/>
    <w:rsid w:val="00357AEB"/>
    <w:rsid w:val="00357E60"/>
    <w:rsid w:val="00357E7E"/>
    <w:rsid w:val="0036158C"/>
    <w:rsid w:val="00362B90"/>
    <w:rsid w:val="0036450E"/>
    <w:rsid w:val="00364A80"/>
    <w:rsid w:val="0036637B"/>
    <w:rsid w:val="00366B4B"/>
    <w:rsid w:val="003729AF"/>
    <w:rsid w:val="00372B2B"/>
    <w:rsid w:val="003733B1"/>
    <w:rsid w:val="00376E64"/>
    <w:rsid w:val="00381649"/>
    <w:rsid w:val="00381F3E"/>
    <w:rsid w:val="00393296"/>
    <w:rsid w:val="00397AF1"/>
    <w:rsid w:val="003A0953"/>
    <w:rsid w:val="003A13D3"/>
    <w:rsid w:val="003A440D"/>
    <w:rsid w:val="003A54BA"/>
    <w:rsid w:val="003A58F4"/>
    <w:rsid w:val="003A5B29"/>
    <w:rsid w:val="003A62F0"/>
    <w:rsid w:val="003A7B4A"/>
    <w:rsid w:val="003A7DB2"/>
    <w:rsid w:val="003B0EC8"/>
    <w:rsid w:val="003B1025"/>
    <w:rsid w:val="003B197D"/>
    <w:rsid w:val="003B1FE2"/>
    <w:rsid w:val="003B25E7"/>
    <w:rsid w:val="003B4B59"/>
    <w:rsid w:val="003B6001"/>
    <w:rsid w:val="003B608E"/>
    <w:rsid w:val="003B7295"/>
    <w:rsid w:val="003C1796"/>
    <w:rsid w:val="003C2353"/>
    <w:rsid w:val="003C2BC1"/>
    <w:rsid w:val="003C4CBD"/>
    <w:rsid w:val="003C4F4E"/>
    <w:rsid w:val="003C55CE"/>
    <w:rsid w:val="003C5E80"/>
    <w:rsid w:val="003D1859"/>
    <w:rsid w:val="003D36FD"/>
    <w:rsid w:val="003D3DD2"/>
    <w:rsid w:val="003D4C6A"/>
    <w:rsid w:val="003E024E"/>
    <w:rsid w:val="003E3066"/>
    <w:rsid w:val="003E40FB"/>
    <w:rsid w:val="003E47A9"/>
    <w:rsid w:val="003E54B7"/>
    <w:rsid w:val="003E6A6C"/>
    <w:rsid w:val="003F1E36"/>
    <w:rsid w:val="003F377E"/>
    <w:rsid w:val="003F4EC8"/>
    <w:rsid w:val="00400B41"/>
    <w:rsid w:val="00401C85"/>
    <w:rsid w:val="004028AC"/>
    <w:rsid w:val="004029B4"/>
    <w:rsid w:val="00406A35"/>
    <w:rsid w:val="00407D2F"/>
    <w:rsid w:val="00412242"/>
    <w:rsid w:val="004127AF"/>
    <w:rsid w:val="0041295C"/>
    <w:rsid w:val="004143A9"/>
    <w:rsid w:val="00415A9C"/>
    <w:rsid w:val="00416156"/>
    <w:rsid w:val="00420DB9"/>
    <w:rsid w:val="0042147F"/>
    <w:rsid w:val="004219B3"/>
    <w:rsid w:val="00421A40"/>
    <w:rsid w:val="00426539"/>
    <w:rsid w:val="00427953"/>
    <w:rsid w:val="004320A5"/>
    <w:rsid w:val="00434BD9"/>
    <w:rsid w:val="00437745"/>
    <w:rsid w:val="00440ADC"/>
    <w:rsid w:val="00441AFE"/>
    <w:rsid w:val="00443B26"/>
    <w:rsid w:val="00445F87"/>
    <w:rsid w:val="004512F7"/>
    <w:rsid w:val="00451CAA"/>
    <w:rsid w:val="00453581"/>
    <w:rsid w:val="00454D6D"/>
    <w:rsid w:val="00455D11"/>
    <w:rsid w:val="004571C8"/>
    <w:rsid w:val="00457D55"/>
    <w:rsid w:val="00461A3E"/>
    <w:rsid w:val="00462D99"/>
    <w:rsid w:val="004636DD"/>
    <w:rsid w:val="00463998"/>
    <w:rsid w:val="00463A84"/>
    <w:rsid w:val="00464DFD"/>
    <w:rsid w:val="00466AF1"/>
    <w:rsid w:val="00467177"/>
    <w:rsid w:val="00467773"/>
    <w:rsid w:val="00471663"/>
    <w:rsid w:val="00472BC8"/>
    <w:rsid w:val="00473363"/>
    <w:rsid w:val="004734E6"/>
    <w:rsid w:val="004735B9"/>
    <w:rsid w:val="00474E2E"/>
    <w:rsid w:val="0047549F"/>
    <w:rsid w:val="00477828"/>
    <w:rsid w:val="004779DE"/>
    <w:rsid w:val="00477C8F"/>
    <w:rsid w:val="00477D44"/>
    <w:rsid w:val="00480298"/>
    <w:rsid w:val="004804BD"/>
    <w:rsid w:val="00484870"/>
    <w:rsid w:val="00487D9D"/>
    <w:rsid w:val="00487FE7"/>
    <w:rsid w:val="00494474"/>
    <w:rsid w:val="00494787"/>
    <w:rsid w:val="00495B19"/>
    <w:rsid w:val="00497903"/>
    <w:rsid w:val="004A1A43"/>
    <w:rsid w:val="004A313C"/>
    <w:rsid w:val="004A35A8"/>
    <w:rsid w:val="004A3B9F"/>
    <w:rsid w:val="004A402D"/>
    <w:rsid w:val="004A460F"/>
    <w:rsid w:val="004A5CB6"/>
    <w:rsid w:val="004A7B4E"/>
    <w:rsid w:val="004B04D2"/>
    <w:rsid w:val="004B061C"/>
    <w:rsid w:val="004B0801"/>
    <w:rsid w:val="004B0FDB"/>
    <w:rsid w:val="004B1349"/>
    <w:rsid w:val="004B3BD4"/>
    <w:rsid w:val="004B3BE5"/>
    <w:rsid w:val="004B61BB"/>
    <w:rsid w:val="004C0C53"/>
    <w:rsid w:val="004C28FE"/>
    <w:rsid w:val="004C30AD"/>
    <w:rsid w:val="004C58B6"/>
    <w:rsid w:val="004C6BEA"/>
    <w:rsid w:val="004C7D96"/>
    <w:rsid w:val="004D4EC9"/>
    <w:rsid w:val="004D50E4"/>
    <w:rsid w:val="004D6575"/>
    <w:rsid w:val="004D6978"/>
    <w:rsid w:val="004E1531"/>
    <w:rsid w:val="004E2208"/>
    <w:rsid w:val="004E29FC"/>
    <w:rsid w:val="004F0B11"/>
    <w:rsid w:val="004F4373"/>
    <w:rsid w:val="004F43FF"/>
    <w:rsid w:val="004F6ABC"/>
    <w:rsid w:val="004F6C55"/>
    <w:rsid w:val="00500D04"/>
    <w:rsid w:val="005026C8"/>
    <w:rsid w:val="0050387B"/>
    <w:rsid w:val="00503BF7"/>
    <w:rsid w:val="00503D6E"/>
    <w:rsid w:val="00503F47"/>
    <w:rsid w:val="0051434D"/>
    <w:rsid w:val="005144F3"/>
    <w:rsid w:val="005173C9"/>
    <w:rsid w:val="00521FA4"/>
    <w:rsid w:val="00524D97"/>
    <w:rsid w:val="00526105"/>
    <w:rsid w:val="005261B5"/>
    <w:rsid w:val="00527BCF"/>
    <w:rsid w:val="00527F0A"/>
    <w:rsid w:val="00530021"/>
    <w:rsid w:val="005357BC"/>
    <w:rsid w:val="005366C6"/>
    <w:rsid w:val="00536E36"/>
    <w:rsid w:val="00537430"/>
    <w:rsid w:val="00537907"/>
    <w:rsid w:val="0054260D"/>
    <w:rsid w:val="00542D04"/>
    <w:rsid w:val="0054614F"/>
    <w:rsid w:val="00546E1F"/>
    <w:rsid w:val="00547138"/>
    <w:rsid w:val="00551AE6"/>
    <w:rsid w:val="00551D4C"/>
    <w:rsid w:val="00552A00"/>
    <w:rsid w:val="00552FD0"/>
    <w:rsid w:val="00553994"/>
    <w:rsid w:val="00554357"/>
    <w:rsid w:val="0055567C"/>
    <w:rsid w:val="00555730"/>
    <w:rsid w:val="00556DC5"/>
    <w:rsid w:val="00557586"/>
    <w:rsid w:val="0056137B"/>
    <w:rsid w:val="00561CA9"/>
    <w:rsid w:val="00566DDD"/>
    <w:rsid w:val="00573D96"/>
    <w:rsid w:val="00573EC6"/>
    <w:rsid w:val="00574426"/>
    <w:rsid w:val="0057464E"/>
    <w:rsid w:val="00575F6B"/>
    <w:rsid w:val="005761A0"/>
    <w:rsid w:val="00576D70"/>
    <w:rsid w:val="00577134"/>
    <w:rsid w:val="00577BFC"/>
    <w:rsid w:val="005807C3"/>
    <w:rsid w:val="005838AE"/>
    <w:rsid w:val="005838C2"/>
    <w:rsid w:val="005846BF"/>
    <w:rsid w:val="00584C9F"/>
    <w:rsid w:val="00585FE6"/>
    <w:rsid w:val="0058623C"/>
    <w:rsid w:val="00586B9A"/>
    <w:rsid w:val="005878FC"/>
    <w:rsid w:val="0059085F"/>
    <w:rsid w:val="0059179E"/>
    <w:rsid w:val="005933FB"/>
    <w:rsid w:val="00594649"/>
    <w:rsid w:val="005976E4"/>
    <w:rsid w:val="005A3002"/>
    <w:rsid w:val="005A3060"/>
    <w:rsid w:val="005A4378"/>
    <w:rsid w:val="005A47EC"/>
    <w:rsid w:val="005A74B2"/>
    <w:rsid w:val="005B1269"/>
    <w:rsid w:val="005B1D88"/>
    <w:rsid w:val="005B220C"/>
    <w:rsid w:val="005B27E6"/>
    <w:rsid w:val="005B5E7C"/>
    <w:rsid w:val="005B6F4D"/>
    <w:rsid w:val="005B733D"/>
    <w:rsid w:val="005B7C28"/>
    <w:rsid w:val="005C187E"/>
    <w:rsid w:val="005C1B69"/>
    <w:rsid w:val="005C4144"/>
    <w:rsid w:val="005C5C0E"/>
    <w:rsid w:val="005C699F"/>
    <w:rsid w:val="005D03DD"/>
    <w:rsid w:val="005D0FEA"/>
    <w:rsid w:val="005D1FAA"/>
    <w:rsid w:val="005D231C"/>
    <w:rsid w:val="005D4E3E"/>
    <w:rsid w:val="005D57B8"/>
    <w:rsid w:val="005D7FD2"/>
    <w:rsid w:val="005E05C7"/>
    <w:rsid w:val="005E3D63"/>
    <w:rsid w:val="005E58F4"/>
    <w:rsid w:val="005E7079"/>
    <w:rsid w:val="005E709C"/>
    <w:rsid w:val="005E7342"/>
    <w:rsid w:val="005F22CB"/>
    <w:rsid w:val="005F26A4"/>
    <w:rsid w:val="005F36F3"/>
    <w:rsid w:val="005F7DBA"/>
    <w:rsid w:val="00601793"/>
    <w:rsid w:val="006019CC"/>
    <w:rsid w:val="00601E54"/>
    <w:rsid w:val="00603164"/>
    <w:rsid w:val="00605211"/>
    <w:rsid w:val="00611CB0"/>
    <w:rsid w:val="00620E5F"/>
    <w:rsid w:val="00620E89"/>
    <w:rsid w:val="0062139F"/>
    <w:rsid w:val="006234DA"/>
    <w:rsid w:val="006251AE"/>
    <w:rsid w:val="0062526E"/>
    <w:rsid w:val="0062736F"/>
    <w:rsid w:val="006276E7"/>
    <w:rsid w:val="0063051F"/>
    <w:rsid w:val="006305D6"/>
    <w:rsid w:val="00630EC4"/>
    <w:rsid w:val="00633243"/>
    <w:rsid w:val="00635268"/>
    <w:rsid w:val="00636A6D"/>
    <w:rsid w:val="006370D0"/>
    <w:rsid w:val="00637B7F"/>
    <w:rsid w:val="00643070"/>
    <w:rsid w:val="00644203"/>
    <w:rsid w:val="00646ED1"/>
    <w:rsid w:val="006510ED"/>
    <w:rsid w:val="00651169"/>
    <w:rsid w:val="00652808"/>
    <w:rsid w:val="00652F70"/>
    <w:rsid w:val="0065303E"/>
    <w:rsid w:val="006569B8"/>
    <w:rsid w:val="00656BD3"/>
    <w:rsid w:val="0066108C"/>
    <w:rsid w:val="00661B1E"/>
    <w:rsid w:val="00662E0A"/>
    <w:rsid w:val="00663D05"/>
    <w:rsid w:val="006662D4"/>
    <w:rsid w:val="00666F44"/>
    <w:rsid w:val="00667166"/>
    <w:rsid w:val="006674CE"/>
    <w:rsid w:val="0066766C"/>
    <w:rsid w:val="00670A9E"/>
    <w:rsid w:val="00671966"/>
    <w:rsid w:val="006732C0"/>
    <w:rsid w:val="00676095"/>
    <w:rsid w:val="00676FC2"/>
    <w:rsid w:val="00683838"/>
    <w:rsid w:val="0068586E"/>
    <w:rsid w:val="00686B4C"/>
    <w:rsid w:val="00686DB3"/>
    <w:rsid w:val="00686F89"/>
    <w:rsid w:val="0068710B"/>
    <w:rsid w:val="006871BE"/>
    <w:rsid w:val="006911F4"/>
    <w:rsid w:val="00691E66"/>
    <w:rsid w:val="00692498"/>
    <w:rsid w:val="00694170"/>
    <w:rsid w:val="00694421"/>
    <w:rsid w:val="00695101"/>
    <w:rsid w:val="00696846"/>
    <w:rsid w:val="006A19AF"/>
    <w:rsid w:val="006A1ABE"/>
    <w:rsid w:val="006A23E7"/>
    <w:rsid w:val="006A27FB"/>
    <w:rsid w:val="006A4C10"/>
    <w:rsid w:val="006A5EFA"/>
    <w:rsid w:val="006A5FA9"/>
    <w:rsid w:val="006B19C1"/>
    <w:rsid w:val="006B2879"/>
    <w:rsid w:val="006B5A31"/>
    <w:rsid w:val="006B5A3A"/>
    <w:rsid w:val="006B636D"/>
    <w:rsid w:val="006B693C"/>
    <w:rsid w:val="006B7528"/>
    <w:rsid w:val="006B7E1B"/>
    <w:rsid w:val="006C1E93"/>
    <w:rsid w:val="006C205D"/>
    <w:rsid w:val="006C38BD"/>
    <w:rsid w:val="006C523C"/>
    <w:rsid w:val="006C6455"/>
    <w:rsid w:val="006D04A0"/>
    <w:rsid w:val="006D48DD"/>
    <w:rsid w:val="006D60B7"/>
    <w:rsid w:val="006E238E"/>
    <w:rsid w:val="006E4828"/>
    <w:rsid w:val="006E54B7"/>
    <w:rsid w:val="006E6EAC"/>
    <w:rsid w:val="006E7161"/>
    <w:rsid w:val="006E7FF9"/>
    <w:rsid w:val="006F0B3C"/>
    <w:rsid w:val="006F132E"/>
    <w:rsid w:val="006F22A8"/>
    <w:rsid w:val="006F2754"/>
    <w:rsid w:val="006F4A07"/>
    <w:rsid w:val="006F5CEA"/>
    <w:rsid w:val="006F6685"/>
    <w:rsid w:val="006F6F57"/>
    <w:rsid w:val="00702997"/>
    <w:rsid w:val="00703D15"/>
    <w:rsid w:val="00705583"/>
    <w:rsid w:val="00706162"/>
    <w:rsid w:val="007068B6"/>
    <w:rsid w:val="007078C2"/>
    <w:rsid w:val="00711046"/>
    <w:rsid w:val="00712EE2"/>
    <w:rsid w:val="0071432A"/>
    <w:rsid w:val="00715024"/>
    <w:rsid w:val="0071682E"/>
    <w:rsid w:val="00717E70"/>
    <w:rsid w:val="00720743"/>
    <w:rsid w:val="007211A8"/>
    <w:rsid w:val="00721879"/>
    <w:rsid w:val="00723F54"/>
    <w:rsid w:val="00725A78"/>
    <w:rsid w:val="007322BA"/>
    <w:rsid w:val="00734A16"/>
    <w:rsid w:val="007352E7"/>
    <w:rsid w:val="0074114E"/>
    <w:rsid w:val="00741625"/>
    <w:rsid w:val="00744D5C"/>
    <w:rsid w:val="00745B5F"/>
    <w:rsid w:val="00746269"/>
    <w:rsid w:val="00747007"/>
    <w:rsid w:val="007504F1"/>
    <w:rsid w:val="00750DFA"/>
    <w:rsid w:val="00753524"/>
    <w:rsid w:val="007545FB"/>
    <w:rsid w:val="007553ED"/>
    <w:rsid w:val="00760CEA"/>
    <w:rsid w:val="0076397F"/>
    <w:rsid w:val="00765270"/>
    <w:rsid w:val="00765C50"/>
    <w:rsid w:val="00765F71"/>
    <w:rsid w:val="007660BE"/>
    <w:rsid w:val="0076699F"/>
    <w:rsid w:val="00767E62"/>
    <w:rsid w:val="0077006C"/>
    <w:rsid w:val="00770AD7"/>
    <w:rsid w:val="0077103A"/>
    <w:rsid w:val="00772838"/>
    <w:rsid w:val="00774F6B"/>
    <w:rsid w:val="007766A2"/>
    <w:rsid w:val="00776EA5"/>
    <w:rsid w:val="00777350"/>
    <w:rsid w:val="00781D6C"/>
    <w:rsid w:val="0078235D"/>
    <w:rsid w:val="007826BF"/>
    <w:rsid w:val="00783F02"/>
    <w:rsid w:val="007858F2"/>
    <w:rsid w:val="0078610D"/>
    <w:rsid w:val="00787E92"/>
    <w:rsid w:val="00792C92"/>
    <w:rsid w:val="00793CAC"/>
    <w:rsid w:val="0079591D"/>
    <w:rsid w:val="007973AD"/>
    <w:rsid w:val="007A19A6"/>
    <w:rsid w:val="007A36ED"/>
    <w:rsid w:val="007A6703"/>
    <w:rsid w:val="007A6EA4"/>
    <w:rsid w:val="007A751F"/>
    <w:rsid w:val="007B1132"/>
    <w:rsid w:val="007B2DFD"/>
    <w:rsid w:val="007B3980"/>
    <w:rsid w:val="007B439B"/>
    <w:rsid w:val="007B4C6F"/>
    <w:rsid w:val="007B6813"/>
    <w:rsid w:val="007B6AB8"/>
    <w:rsid w:val="007C0EDF"/>
    <w:rsid w:val="007C266F"/>
    <w:rsid w:val="007C46F4"/>
    <w:rsid w:val="007C521E"/>
    <w:rsid w:val="007C6CA7"/>
    <w:rsid w:val="007C769B"/>
    <w:rsid w:val="007C792B"/>
    <w:rsid w:val="007D03FA"/>
    <w:rsid w:val="007D1594"/>
    <w:rsid w:val="007D208E"/>
    <w:rsid w:val="007D3EA6"/>
    <w:rsid w:val="007D425B"/>
    <w:rsid w:val="007D5A55"/>
    <w:rsid w:val="007D5ADA"/>
    <w:rsid w:val="007D7605"/>
    <w:rsid w:val="007D79AE"/>
    <w:rsid w:val="007E0015"/>
    <w:rsid w:val="007E19A6"/>
    <w:rsid w:val="007E2A75"/>
    <w:rsid w:val="007E3B68"/>
    <w:rsid w:val="007E5AC3"/>
    <w:rsid w:val="007E6476"/>
    <w:rsid w:val="007E6DCD"/>
    <w:rsid w:val="007E73B7"/>
    <w:rsid w:val="007F03C8"/>
    <w:rsid w:val="007F0AC6"/>
    <w:rsid w:val="007F3D5D"/>
    <w:rsid w:val="007F6C4B"/>
    <w:rsid w:val="0080261C"/>
    <w:rsid w:val="00802A20"/>
    <w:rsid w:val="00803052"/>
    <w:rsid w:val="008054AA"/>
    <w:rsid w:val="00805553"/>
    <w:rsid w:val="00807642"/>
    <w:rsid w:val="00807A3F"/>
    <w:rsid w:val="00807B82"/>
    <w:rsid w:val="00807DE4"/>
    <w:rsid w:val="00811F79"/>
    <w:rsid w:val="00813F11"/>
    <w:rsid w:val="008142AD"/>
    <w:rsid w:val="00816805"/>
    <w:rsid w:val="008207E9"/>
    <w:rsid w:val="0082188D"/>
    <w:rsid w:val="00822752"/>
    <w:rsid w:val="008239DD"/>
    <w:rsid w:val="00826291"/>
    <w:rsid w:val="008268F3"/>
    <w:rsid w:val="00830002"/>
    <w:rsid w:val="00830FB9"/>
    <w:rsid w:val="00831F96"/>
    <w:rsid w:val="00832E41"/>
    <w:rsid w:val="00833D88"/>
    <w:rsid w:val="0083513A"/>
    <w:rsid w:val="0083587A"/>
    <w:rsid w:val="008367ED"/>
    <w:rsid w:val="0083729E"/>
    <w:rsid w:val="00844E99"/>
    <w:rsid w:val="0084558A"/>
    <w:rsid w:val="00845A64"/>
    <w:rsid w:val="00850058"/>
    <w:rsid w:val="00850C98"/>
    <w:rsid w:val="008510B5"/>
    <w:rsid w:val="00854808"/>
    <w:rsid w:val="008552A4"/>
    <w:rsid w:val="00861D5F"/>
    <w:rsid w:val="00865908"/>
    <w:rsid w:val="00865E8D"/>
    <w:rsid w:val="00866FDC"/>
    <w:rsid w:val="008676B1"/>
    <w:rsid w:val="008711CE"/>
    <w:rsid w:val="00872015"/>
    <w:rsid w:val="008741CE"/>
    <w:rsid w:val="00874E27"/>
    <w:rsid w:val="00875079"/>
    <w:rsid w:val="00876A17"/>
    <w:rsid w:val="008772E5"/>
    <w:rsid w:val="00877DB3"/>
    <w:rsid w:val="00880605"/>
    <w:rsid w:val="0088077F"/>
    <w:rsid w:val="0088115D"/>
    <w:rsid w:val="0088229F"/>
    <w:rsid w:val="008827E6"/>
    <w:rsid w:val="00886F7E"/>
    <w:rsid w:val="00890A0D"/>
    <w:rsid w:val="00891AB9"/>
    <w:rsid w:val="00891E08"/>
    <w:rsid w:val="00892415"/>
    <w:rsid w:val="008924F0"/>
    <w:rsid w:val="008933B7"/>
    <w:rsid w:val="008939DC"/>
    <w:rsid w:val="0089635C"/>
    <w:rsid w:val="008974D3"/>
    <w:rsid w:val="008A12FE"/>
    <w:rsid w:val="008A28C4"/>
    <w:rsid w:val="008A45E9"/>
    <w:rsid w:val="008B0721"/>
    <w:rsid w:val="008B1481"/>
    <w:rsid w:val="008B5963"/>
    <w:rsid w:val="008B5E67"/>
    <w:rsid w:val="008C0431"/>
    <w:rsid w:val="008C1512"/>
    <w:rsid w:val="008C1ED3"/>
    <w:rsid w:val="008C2AFF"/>
    <w:rsid w:val="008C6B6F"/>
    <w:rsid w:val="008C6BE1"/>
    <w:rsid w:val="008D1C27"/>
    <w:rsid w:val="008D1FE3"/>
    <w:rsid w:val="008D4C43"/>
    <w:rsid w:val="008D7C86"/>
    <w:rsid w:val="008E12BA"/>
    <w:rsid w:val="008E4CCF"/>
    <w:rsid w:val="008E6D1D"/>
    <w:rsid w:val="008F00AB"/>
    <w:rsid w:val="008F0579"/>
    <w:rsid w:val="008F2BD4"/>
    <w:rsid w:val="008F2D65"/>
    <w:rsid w:val="008F5C29"/>
    <w:rsid w:val="008F6AF8"/>
    <w:rsid w:val="008F7A2D"/>
    <w:rsid w:val="009000A4"/>
    <w:rsid w:val="00904C92"/>
    <w:rsid w:val="00904CFB"/>
    <w:rsid w:val="00904E03"/>
    <w:rsid w:val="00905865"/>
    <w:rsid w:val="00906427"/>
    <w:rsid w:val="009071E8"/>
    <w:rsid w:val="009077C5"/>
    <w:rsid w:val="00910089"/>
    <w:rsid w:val="0091138E"/>
    <w:rsid w:val="00912778"/>
    <w:rsid w:val="00912A56"/>
    <w:rsid w:val="009142D3"/>
    <w:rsid w:val="00914AAE"/>
    <w:rsid w:val="00916762"/>
    <w:rsid w:val="0092546A"/>
    <w:rsid w:val="0092587B"/>
    <w:rsid w:val="00925F1B"/>
    <w:rsid w:val="0093017C"/>
    <w:rsid w:val="00930957"/>
    <w:rsid w:val="0093134F"/>
    <w:rsid w:val="009327BA"/>
    <w:rsid w:val="00932EF5"/>
    <w:rsid w:val="00935B48"/>
    <w:rsid w:val="009360A8"/>
    <w:rsid w:val="009410AD"/>
    <w:rsid w:val="00941F2C"/>
    <w:rsid w:val="00943A5F"/>
    <w:rsid w:val="00947116"/>
    <w:rsid w:val="00951794"/>
    <w:rsid w:val="009521F7"/>
    <w:rsid w:val="00953573"/>
    <w:rsid w:val="00955B0C"/>
    <w:rsid w:val="00956F20"/>
    <w:rsid w:val="00960303"/>
    <w:rsid w:val="00964CC4"/>
    <w:rsid w:val="00966EB8"/>
    <w:rsid w:val="00967779"/>
    <w:rsid w:val="00972E8D"/>
    <w:rsid w:val="0097396C"/>
    <w:rsid w:val="009742B8"/>
    <w:rsid w:val="009742E7"/>
    <w:rsid w:val="00974979"/>
    <w:rsid w:val="00974E88"/>
    <w:rsid w:val="00975B8C"/>
    <w:rsid w:val="00976E3C"/>
    <w:rsid w:val="00977A8A"/>
    <w:rsid w:val="00977BD6"/>
    <w:rsid w:val="009817D4"/>
    <w:rsid w:val="00982EA3"/>
    <w:rsid w:val="009831D0"/>
    <w:rsid w:val="00983554"/>
    <w:rsid w:val="009841BD"/>
    <w:rsid w:val="0098493E"/>
    <w:rsid w:val="009850D8"/>
    <w:rsid w:val="00985758"/>
    <w:rsid w:val="00987E4F"/>
    <w:rsid w:val="00991EF1"/>
    <w:rsid w:val="00992815"/>
    <w:rsid w:val="00994357"/>
    <w:rsid w:val="00995528"/>
    <w:rsid w:val="009A02D4"/>
    <w:rsid w:val="009A15C6"/>
    <w:rsid w:val="009A19BC"/>
    <w:rsid w:val="009A2A67"/>
    <w:rsid w:val="009A2F62"/>
    <w:rsid w:val="009A4C64"/>
    <w:rsid w:val="009B0DAC"/>
    <w:rsid w:val="009B16BF"/>
    <w:rsid w:val="009B1F41"/>
    <w:rsid w:val="009B58C5"/>
    <w:rsid w:val="009B6707"/>
    <w:rsid w:val="009B6DC0"/>
    <w:rsid w:val="009C0128"/>
    <w:rsid w:val="009C02D7"/>
    <w:rsid w:val="009C09E7"/>
    <w:rsid w:val="009C0C9B"/>
    <w:rsid w:val="009C1590"/>
    <w:rsid w:val="009C4561"/>
    <w:rsid w:val="009C6450"/>
    <w:rsid w:val="009D4F43"/>
    <w:rsid w:val="009D50D6"/>
    <w:rsid w:val="009D528F"/>
    <w:rsid w:val="009E02B8"/>
    <w:rsid w:val="009E1A53"/>
    <w:rsid w:val="009E20F6"/>
    <w:rsid w:val="009E4308"/>
    <w:rsid w:val="009E5AAF"/>
    <w:rsid w:val="009E6EF9"/>
    <w:rsid w:val="009F0901"/>
    <w:rsid w:val="009F0919"/>
    <w:rsid w:val="009F0B61"/>
    <w:rsid w:val="009F1881"/>
    <w:rsid w:val="009F1AF5"/>
    <w:rsid w:val="009F272C"/>
    <w:rsid w:val="009F3B7F"/>
    <w:rsid w:val="009F59EC"/>
    <w:rsid w:val="009F64A7"/>
    <w:rsid w:val="009F6F18"/>
    <w:rsid w:val="009F718E"/>
    <w:rsid w:val="009F73E9"/>
    <w:rsid w:val="009F794D"/>
    <w:rsid w:val="009F7BC4"/>
    <w:rsid w:val="00A00691"/>
    <w:rsid w:val="00A02BD9"/>
    <w:rsid w:val="00A02C7B"/>
    <w:rsid w:val="00A0369C"/>
    <w:rsid w:val="00A057EA"/>
    <w:rsid w:val="00A0646F"/>
    <w:rsid w:val="00A1014C"/>
    <w:rsid w:val="00A11193"/>
    <w:rsid w:val="00A11EFB"/>
    <w:rsid w:val="00A13CD7"/>
    <w:rsid w:val="00A15E5C"/>
    <w:rsid w:val="00A16537"/>
    <w:rsid w:val="00A1667B"/>
    <w:rsid w:val="00A243A4"/>
    <w:rsid w:val="00A26B41"/>
    <w:rsid w:val="00A27217"/>
    <w:rsid w:val="00A30FDC"/>
    <w:rsid w:val="00A32094"/>
    <w:rsid w:val="00A32915"/>
    <w:rsid w:val="00A3305E"/>
    <w:rsid w:val="00A33F3F"/>
    <w:rsid w:val="00A345F6"/>
    <w:rsid w:val="00A35F46"/>
    <w:rsid w:val="00A40E39"/>
    <w:rsid w:val="00A41BD8"/>
    <w:rsid w:val="00A4327A"/>
    <w:rsid w:val="00A4372B"/>
    <w:rsid w:val="00A43DF9"/>
    <w:rsid w:val="00A47705"/>
    <w:rsid w:val="00A5002F"/>
    <w:rsid w:val="00A501ED"/>
    <w:rsid w:val="00A5154B"/>
    <w:rsid w:val="00A525C3"/>
    <w:rsid w:val="00A5295C"/>
    <w:rsid w:val="00A53B14"/>
    <w:rsid w:val="00A53B2C"/>
    <w:rsid w:val="00A54775"/>
    <w:rsid w:val="00A54BC8"/>
    <w:rsid w:val="00A55745"/>
    <w:rsid w:val="00A5579A"/>
    <w:rsid w:val="00A566D6"/>
    <w:rsid w:val="00A57348"/>
    <w:rsid w:val="00A612D2"/>
    <w:rsid w:val="00A653D1"/>
    <w:rsid w:val="00A65A18"/>
    <w:rsid w:val="00A676C3"/>
    <w:rsid w:val="00A67E24"/>
    <w:rsid w:val="00A713F6"/>
    <w:rsid w:val="00A72085"/>
    <w:rsid w:val="00A72266"/>
    <w:rsid w:val="00A72876"/>
    <w:rsid w:val="00A72951"/>
    <w:rsid w:val="00A75DF0"/>
    <w:rsid w:val="00A75F7E"/>
    <w:rsid w:val="00A77A6B"/>
    <w:rsid w:val="00A77B20"/>
    <w:rsid w:val="00A806E1"/>
    <w:rsid w:val="00A86A3E"/>
    <w:rsid w:val="00A8785F"/>
    <w:rsid w:val="00A90995"/>
    <w:rsid w:val="00A91004"/>
    <w:rsid w:val="00A91197"/>
    <w:rsid w:val="00A91820"/>
    <w:rsid w:val="00A91FDA"/>
    <w:rsid w:val="00A920D0"/>
    <w:rsid w:val="00A929AF"/>
    <w:rsid w:val="00A940E5"/>
    <w:rsid w:val="00A95A17"/>
    <w:rsid w:val="00A95EE4"/>
    <w:rsid w:val="00A97644"/>
    <w:rsid w:val="00A97678"/>
    <w:rsid w:val="00AA0FD1"/>
    <w:rsid w:val="00AA4E4D"/>
    <w:rsid w:val="00AA608C"/>
    <w:rsid w:val="00AB11E2"/>
    <w:rsid w:val="00AB1506"/>
    <w:rsid w:val="00AB16B3"/>
    <w:rsid w:val="00AB1A05"/>
    <w:rsid w:val="00AB1C6B"/>
    <w:rsid w:val="00AB295E"/>
    <w:rsid w:val="00AB50C7"/>
    <w:rsid w:val="00AB5671"/>
    <w:rsid w:val="00AB5B4C"/>
    <w:rsid w:val="00AB6370"/>
    <w:rsid w:val="00AB7A73"/>
    <w:rsid w:val="00AC06F3"/>
    <w:rsid w:val="00AC08F1"/>
    <w:rsid w:val="00AC0E33"/>
    <w:rsid w:val="00AC231F"/>
    <w:rsid w:val="00AC2444"/>
    <w:rsid w:val="00AC4A12"/>
    <w:rsid w:val="00AC4E3B"/>
    <w:rsid w:val="00AC5CB6"/>
    <w:rsid w:val="00AC6B07"/>
    <w:rsid w:val="00AD066A"/>
    <w:rsid w:val="00AD163D"/>
    <w:rsid w:val="00AD1942"/>
    <w:rsid w:val="00AD1E3E"/>
    <w:rsid w:val="00AD235E"/>
    <w:rsid w:val="00AD3537"/>
    <w:rsid w:val="00AD5490"/>
    <w:rsid w:val="00AD7AE0"/>
    <w:rsid w:val="00AE0018"/>
    <w:rsid w:val="00AE1A1B"/>
    <w:rsid w:val="00AE2AFB"/>
    <w:rsid w:val="00AE383C"/>
    <w:rsid w:val="00AE598C"/>
    <w:rsid w:val="00AE6128"/>
    <w:rsid w:val="00AE6E1B"/>
    <w:rsid w:val="00AF11EE"/>
    <w:rsid w:val="00AF227C"/>
    <w:rsid w:val="00AF2A92"/>
    <w:rsid w:val="00AF307E"/>
    <w:rsid w:val="00AF5F26"/>
    <w:rsid w:val="00AF66F7"/>
    <w:rsid w:val="00AF6D7C"/>
    <w:rsid w:val="00B00774"/>
    <w:rsid w:val="00B01A73"/>
    <w:rsid w:val="00B0456B"/>
    <w:rsid w:val="00B067CB"/>
    <w:rsid w:val="00B06FD4"/>
    <w:rsid w:val="00B11586"/>
    <w:rsid w:val="00B116F4"/>
    <w:rsid w:val="00B11CFB"/>
    <w:rsid w:val="00B11E73"/>
    <w:rsid w:val="00B13C09"/>
    <w:rsid w:val="00B13F5E"/>
    <w:rsid w:val="00B14E28"/>
    <w:rsid w:val="00B1695B"/>
    <w:rsid w:val="00B21174"/>
    <w:rsid w:val="00B21268"/>
    <w:rsid w:val="00B221E5"/>
    <w:rsid w:val="00B24094"/>
    <w:rsid w:val="00B2497C"/>
    <w:rsid w:val="00B31058"/>
    <w:rsid w:val="00B356BC"/>
    <w:rsid w:val="00B37A39"/>
    <w:rsid w:val="00B401A7"/>
    <w:rsid w:val="00B401F3"/>
    <w:rsid w:val="00B42536"/>
    <w:rsid w:val="00B429DE"/>
    <w:rsid w:val="00B42A51"/>
    <w:rsid w:val="00B441C6"/>
    <w:rsid w:val="00B44D97"/>
    <w:rsid w:val="00B4504A"/>
    <w:rsid w:val="00B47493"/>
    <w:rsid w:val="00B50C3A"/>
    <w:rsid w:val="00B52984"/>
    <w:rsid w:val="00B53756"/>
    <w:rsid w:val="00B56BDD"/>
    <w:rsid w:val="00B56F4B"/>
    <w:rsid w:val="00B6081C"/>
    <w:rsid w:val="00B61544"/>
    <w:rsid w:val="00B61FC7"/>
    <w:rsid w:val="00B6278D"/>
    <w:rsid w:val="00B6356A"/>
    <w:rsid w:val="00B63C00"/>
    <w:rsid w:val="00B63C8D"/>
    <w:rsid w:val="00B65380"/>
    <w:rsid w:val="00B71174"/>
    <w:rsid w:val="00B71A92"/>
    <w:rsid w:val="00B7247D"/>
    <w:rsid w:val="00B734D1"/>
    <w:rsid w:val="00B739DC"/>
    <w:rsid w:val="00B74E59"/>
    <w:rsid w:val="00B771C5"/>
    <w:rsid w:val="00B7794F"/>
    <w:rsid w:val="00B87277"/>
    <w:rsid w:val="00B8782A"/>
    <w:rsid w:val="00B90911"/>
    <w:rsid w:val="00B9272C"/>
    <w:rsid w:val="00B93411"/>
    <w:rsid w:val="00B934FF"/>
    <w:rsid w:val="00B93A9B"/>
    <w:rsid w:val="00B93F15"/>
    <w:rsid w:val="00B9595B"/>
    <w:rsid w:val="00B95EC5"/>
    <w:rsid w:val="00B977D2"/>
    <w:rsid w:val="00BA30FE"/>
    <w:rsid w:val="00BA3222"/>
    <w:rsid w:val="00BA4605"/>
    <w:rsid w:val="00BA62BA"/>
    <w:rsid w:val="00BA6960"/>
    <w:rsid w:val="00BB04C3"/>
    <w:rsid w:val="00BB0563"/>
    <w:rsid w:val="00BB1CE1"/>
    <w:rsid w:val="00BB26CD"/>
    <w:rsid w:val="00BB34B4"/>
    <w:rsid w:val="00BB3C05"/>
    <w:rsid w:val="00BB71EF"/>
    <w:rsid w:val="00BC1725"/>
    <w:rsid w:val="00BC1FA9"/>
    <w:rsid w:val="00BC2038"/>
    <w:rsid w:val="00BC2119"/>
    <w:rsid w:val="00BC31DA"/>
    <w:rsid w:val="00BC61A9"/>
    <w:rsid w:val="00BC6A04"/>
    <w:rsid w:val="00BC73EE"/>
    <w:rsid w:val="00BC767D"/>
    <w:rsid w:val="00BD24F2"/>
    <w:rsid w:val="00BD60A1"/>
    <w:rsid w:val="00BD6F56"/>
    <w:rsid w:val="00BE07A6"/>
    <w:rsid w:val="00BE0FB2"/>
    <w:rsid w:val="00BE19FF"/>
    <w:rsid w:val="00BE3471"/>
    <w:rsid w:val="00BE41F7"/>
    <w:rsid w:val="00BE68AA"/>
    <w:rsid w:val="00BE6D4C"/>
    <w:rsid w:val="00BE798B"/>
    <w:rsid w:val="00BF2CBE"/>
    <w:rsid w:val="00BF31D6"/>
    <w:rsid w:val="00BF40A4"/>
    <w:rsid w:val="00BF6F8E"/>
    <w:rsid w:val="00BF7B67"/>
    <w:rsid w:val="00BF7F6C"/>
    <w:rsid w:val="00C00388"/>
    <w:rsid w:val="00C03409"/>
    <w:rsid w:val="00C034C0"/>
    <w:rsid w:val="00C04F24"/>
    <w:rsid w:val="00C07D5D"/>
    <w:rsid w:val="00C10811"/>
    <w:rsid w:val="00C11EA3"/>
    <w:rsid w:val="00C128D4"/>
    <w:rsid w:val="00C12C8E"/>
    <w:rsid w:val="00C132C3"/>
    <w:rsid w:val="00C13920"/>
    <w:rsid w:val="00C1438F"/>
    <w:rsid w:val="00C1459B"/>
    <w:rsid w:val="00C16204"/>
    <w:rsid w:val="00C165E0"/>
    <w:rsid w:val="00C16A47"/>
    <w:rsid w:val="00C17011"/>
    <w:rsid w:val="00C17134"/>
    <w:rsid w:val="00C17A58"/>
    <w:rsid w:val="00C20886"/>
    <w:rsid w:val="00C2183A"/>
    <w:rsid w:val="00C22511"/>
    <w:rsid w:val="00C231B9"/>
    <w:rsid w:val="00C24B76"/>
    <w:rsid w:val="00C26F3A"/>
    <w:rsid w:val="00C27EDD"/>
    <w:rsid w:val="00C31636"/>
    <w:rsid w:val="00C316F8"/>
    <w:rsid w:val="00C31C53"/>
    <w:rsid w:val="00C32139"/>
    <w:rsid w:val="00C321A2"/>
    <w:rsid w:val="00C33AA6"/>
    <w:rsid w:val="00C403A2"/>
    <w:rsid w:val="00C407B4"/>
    <w:rsid w:val="00C43636"/>
    <w:rsid w:val="00C438E3"/>
    <w:rsid w:val="00C475D8"/>
    <w:rsid w:val="00C50517"/>
    <w:rsid w:val="00C506F0"/>
    <w:rsid w:val="00C52C7D"/>
    <w:rsid w:val="00C545F0"/>
    <w:rsid w:val="00C55082"/>
    <w:rsid w:val="00C5525E"/>
    <w:rsid w:val="00C5526E"/>
    <w:rsid w:val="00C5606B"/>
    <w:rsid w:val="00C56779"/>
    <w:rsid w:val="00C61998"/>
    <w:rsid w:val="00C6397D"/>
    <w:rsid w:val="00C66C4E"/>
    <w:rsid w:val="00C67FDE"/>
    <w:rsid w:val="00C707BC"/>
    <w:rsid w:val="00C70DFE"/>
    <w:rsid w:val="00C72C77"/>
    <w:rsid w:val="00C738E1"/>
    <w:rsid w:val="00C73EC1"/>
    <w:rsid w:val="00C74278"/>
    <w:rsid w:val="00C74284"/>
    <w:rsid w:val="00C750D5"/>
    <w:rsid w:val="00C7538A"/>
    <w:rsid w:val="00C771CC"/>
    <w:rsid w:val="00C77378"/>
    <w:rsid w:val="00C778F4"/>
    <w:rsid w:val="00C85C60"/>
    <w:rsid w:val="00C86872"/>
    <w:rsid w:val="00C904E2"/>
    <w:rsid w:val="00C96D6F"/>
    <w:rsid w:val="00CA0F27"/>
    <w:rsid w:val="00CA1D00"/>
    <w:rsid w:val="00CA6782"/>
    <w:rsid w:val="00CA707D"/>
    <w:rsid w:val="00CB37A0"/>
    <w:rsid w:val="00CB4D00"/>
    <w:rsid w:val="00CC207F"/>
    <w:rsid w:val="00CC3489"/>
    <w:rsid w:val="00CC399D"/>
    <w:rsid w:val="00CC40F2"/>
    <w:rsid w:val="00CC65C7"/>
    <w:rsid w:val="00CC6E9B"/>
    <w:rsid w:val="00CD06FE"/>
    <w:rsid w:val="00CD12C6"/>
    <w:rsid w:val="00CD27C5"/>
    <w:rsid w:val="00CD567E"/>
    <w:rsid w:val="00CD5BE1"/>
    <w:rsid w:val="00CD6590"/>
    <w:rsid w:val="00CD6DDA"/>
    <w:rsid w:val="00CE0DB2"/>
    <w:rsid w:val="00CE0F29"/>
    <w:rsid w:val="00CE3C32"/>
    <w:rsid w:val="00CE45ED"/>
    <w:rsid w:val="00CE4649"/>
    <w:rsid w:val="00CE7238"/>
    <w:rsid w:val="00CF517D"/>
    <w:rsid w:val="00CF574F"/>
    <w:rsid w:val="00CF5771"/>
    <w:rsid w:val="00CF70A9"/>
    <w:rsid w:val="00D008C4"/>
    <w:rsid w:val="00D012FE"/>
    <w:rsid w:val="00D015EF"/>
    <w:rsid w:val="00D03E92"/>
    <w:rsid w:val="00D0419F"/>
    <w:rsid w:val="00D05C97"/>
    <w:rsid w:val="00D1124E"/>
    <w:rsid w:val="00D11849"/>
    <w:rsid w:val="00D14E56"/>
    <w:rsid w:val="00D162AD"/>
    <w:rsid w:val="00D2016D"/>
    <w:rsid w:val="00D204E0"/>
    <w:rsid w:val="00D21BAB"/>
    <w:rsid w:val="00D220B1"/>
    <w:rsid w:val="00D23E94"/>
    <w:rsid w:val="00D26B81"/>
    <w:rsid w:val="00D31E9A"/>
    <w:rsid w:val="00D32BA1"/>
    <w:rsid w:val="00D32E67"/>
    <w:rsid w:val="00D32F3B"/>
    <w:rsid w:val="00D33090"/>
    <w:rsid w:val="00D3419C"/>
    <w:rsid w:val="00D3536E"/>
    <w:rsid w:val="00D415D9"/>
    <w:rsid w:val="00D42289"/>
    <w:rsid w:val="00D427D7"/>
    <w:rsid w:val="00D4381F"/>
    <w:rsid w:val="00D448F1"/>
    <w:rsid w:val="00D479B1"/>
    <w:rsid w:val="00D479D8"/>
    <w:rsid w:val="00D50233"/>
    <w:rsid w:val="00D51101"/>
    <w:rsid w:val="00D530E4"/>
    <w:rsid w:val="00D53C72"/>
    <w:rsid w:val="00D55EB7"/>
    <w:rsid w:val="00D56644"/>
    <w:rsid w:val="00D57074"/>
    <w:rsid w:val="00D57284"/>
    <w:rsid w:val="00D61D35"/>
    <w:rsid w:val="00D647A2"/>
    <w:rsid w:val="00D6549A"/>
    <w:rsid w:val="00D71725"/>
    <w:rsid w:val="00D72188"/>
    <w:rsid w:val="00D73ED3"/>
    <w:rsid w:val="00D74DDC"/>
    <w:rsid w:val="00D807C3"/>
    <w:rsid w:val="00D822C2"/>
    <w:rsid w:val="00D84552"/>
    <w:rsid w:val="00D850F7"/>
    <w:rsid w:val="00D866C9"/>
    <w:rsid w:val="00D8707A"/>
    <w:rsid w:val="00D90A12"/>
    <w:rsid w:val="00D92028"/>
    <w:rsid w:val="00D93075"/>
    <w:rsid w:val="00D939BA"/>
    <w:rsid w:val="00D93C1B"/>
    <w:rsid w:val="00D9496C"/>
    <w:rsid w:val="00D953CB"/>
    <w:rsid w:val="00D963C8"/>
    <w:rsid w:val="00D976AD"/>
    <w:rsid w:val="00DA1411"/>
    <w:rsid w:val="00DA1B5E"/>
    <w:rsid w:val="00DA20EB"/>
    <w:rsid w:val="00DA2456"/>
    <w:rsid w:val="00DA3481"/>
    <w:rsid w:val="00DA4CAF"/>
    <w:rsid w:val="00DA6468"/>
    <w:rsid w:val="00DB2077"/>
    <w:rsid w:val="00DB2BAE"/>
    <w:rsid w:val="00DB37A2"/>
    <w:rsid w:val="00DB47B7"/>
    <w:rsid w:val="00DB4D4B"/>
    <w:rsid w:val="00DB5079"/>
    <w:rsid w:val="00DC043F"/>
    <w:rsid w:val="00DC30A7"/>
    <w:rsid w:val="00DC6878"/>
    <w:rsid w:val="00DC6992"/>
    <w:rsid w:val="00DC6FA6"/>
    <w:rsid w:val="00DC7B5F"/>
    <w:rsid w:val="00DD0D6B"/>
    <w:rsid w:val="00DD2031"/>
    <w:rsid w:val="00DD2228"/>
    <w:rsid w:val="00DD2F0F"/>
    <w:rsid w:val="00DD3ED0"/>
    <w:rsid w:val="00DD4CD8"/>
    <w:rsid w:val="00DD4E65"/>
    <w:rsid w:val="00DD672F"/>
    <w:rsid w:val="00DD6B3E"/>
    <w:rsid w:val="00DE08F0"/>
    <w:rsid w:val="00DE2886"/>
    <w:rsid w:val="00DE382C"/>
    <w:rsid w:val="00DE3FBD"/>
    <w:rsid w:val="00DE5434"/>
    <w:rsid w:val="00DE5BBB"/>
    <w:rsid w:val="00DE6E57"/>
    <w:rsid w:val="00DE7D55"/>
    <w:rsid w:val="00DF085B"/>
    <w:rsid w:val="00DF481A"/>
    <w:rsid w:val="00DF5F64"/>
    <w:rsid w:val="00DF66C3"/>
    <w:rsid w:val="00DF7073"/>
    <w:rsid w:val="00E01D4C"/>
    <w:rsid w:val="00E02D4E"/>
    <w:rsid w:val="00E052B7"/>
    <w:rsid w:val="00E111A9"/>
    <w:rsid w:val="00E12A9C"/>
    <w:rsid w:val="00E12B51"/>
    <w:rsid w:val="00E13FD4"/>
    <w:rsid w:val="00E1438A"/>
    <w:rsid w:val="00E15681"/>
    <w:rsid w:val="00E15886"/>
    <w:rsid w:val="00E162CD"/>
    <w:rsid w:val="00E17FBB"/>
    <w:rsid w:val="00E20762"/>
    <w:rsid w:val="00E21D6A"/>
    <w:rsid w:val="00E255DF"/>
    <w:rsid w:val="00E26806"/>
    <w:rsid w:val="00E26C85"/>
    <w:rsid w:val="00E30585"/>
    <w:rsid w:val="00E31695"/>
    <w:rsid w:val="00E31BF6"/>
    <w:rsid w:val="00E32046"/>
    <w:rsid w:val="00E33851"/>
    <w:rsid w:val="00E35F99"/>
    <w:rsid w:val="00E40EA6"/>
    <w:rsid w:val="00E427B4"/>
    <w:rsid w:val="00E432D8"/>
    <w:rsid w:val="00E44F79"/>
    <w:rsid w:val="00E4607D"/>
    <w:rsid w:val="00E468A0"/>
    <w:rsid w:val="00E4720B"/>
    <w:rsid w:val="00E47842"/>
    <w:rsid w:val="00E50D93"/>
    <w:rsid w:val="00E53366"/>
    <w:rsid w:val="00E53F13"/>
    <w:rsid w:val="00E54542"/>
    <w:rsid w:val="00E5606E"/>
    <w:rsid w:val="00E56D2B"/>
    <w:rsid w:val="00E57015"/>
    <w:rsid w:val="00E5798E"/>
    <w:rsid w:val="00E62A82"/>
    <w:rsid w:val="00E64FE3"/>
    <w:rsid w:val="00E658B1"/>
    <w:rsid w:val="00E65CF4"/>
    <w:rsid w:val="00E66851"/>
    <w:rsid w:val="00E676AC"/>
    <w:rsid w:val="00E726DF"/>
    <w:rsid w:val="00E75417"/>
    <w:rsid w:val="00E76E75"/>
    <w:rsid w:val="00E7749F"/>
    <w:rsid w:val="00E774CF"/>
    <w:rsid w:val="00E82EE1"/>
    <w:rsid w:val="00E8306E"/>
    <w:rsid w:val="00E83445"/>
    <w:rsid w:val="00E85837"/>
    <w:rsid w:val="00E85C1C"/>
    <w:rsid w:val="00E86991"/>
    <w:rsid w:val="00E9562F"/>
    <w:rsid w:val="00EA0AF8"/>
    <w:rsid w:val="00EA147A"/>
    <w:rsid w:val="00EA3716"/>
    <w:rsid w:val="00EA4A7B"/>
    <w:rsid w:val="00EA4CD8"/>
    <w:rsid w:val="00EA6C30"/>
    <w:rsid w:val="00EA7626"/>
    <w:rsid w:val="00EB0143"/>
    <w:rsid w:val="00EB4669"/>
    <w:rsid w:val="00EB6911"/>
    <w:rsid w:val="00EB7FEC"/>
    <w:rsid w:val="00EC0161"/>
    <w:rsid w:val="00EC0E80"/>
    <w:rsid w:val="00EC0FB1"/>
    <w:rsid w:val="00EC316B"/>
    <w:rsid w:val="00EC36F6"/>
    <w:rsid w:val="00ED2A95"/>
    <w:rsid w:val="00ED2AD3"/>
    <w:rsid w:val="00ED3204"/>
    <w:rsid w:val="00ED47E5"/>
    <w:rsid w:val="00ED514A"/>
    <w:rsid w:val="00ED6CE0"/>
    <w:rsid w:val="00ED79BF"/>
    <w:rsid w:val="00EE109E"/>
    <w:rsid w:val="00EE131F"/>
    <w:rsid w:val="00EE2CA4"/>
    <w:rsid w:val="00EE3657"/>
    <w:rsid w:val="00EE3996"/>
    <w:rsid w:val="00EE7774"/>
    <w:rsid w:val="00EF1873"/>
    <w:rsid w:val="00EF2118"/>
    <w:rsid w:val="00EF2D19"/>
    <w:rsid w:val="00EF6AB7"/>
    <w:rsid w:val="00EF6B8E"/>
    <w:rsid w:val="00EF6C8C"/>
    <w:rsid w:val="00EF7B68"/>
    <w:rsid w:val="00F00610"/>
    <w:rsid w:val="00F017C0"/>
    <w:rsid w:val="00F03F67"/>
    <w:rsid w:val="00F04711"/>
    <w:rsid w:val="00F04E9F"/>
    <w:rsid w:val="00F04EB8"/>
    <w:rsid w:val="00F05587"/>
    <w:rsid w:val="00F05CFE"/>
    <w:rsid w:val="00F05D70"/>
    <w:rsid w:val="00F06D6E"/>
    <w:rsid w:val="00F129F3"/>
    <w:rsid w:val="00F13559"/>
    <w:rsid w:val="00F1436D"/>
    <w:rsid w:val="00F1459F"/>
    <w:rsid w:val="00F2183E"/>
    <w:rsid w:val="00F258FB"/>
    <w:rsid w:val="00F279C2"/>
    <w:rsid w:val="00F27F9F"/>
    <w:rsid w:val="00F30BD1"/>
    <w:rsid w:val="00F31AED"/>
    <w:rsid w:val="00F32ADD"/>
    <w:rsid w:val="00F33C36"/>
    <w:rsid w:val="00F34FB8"/>
    <w:rsid w:val="00F35054"/>
    <w:rsid w:val="00F357AC"/>
    <w:rsid w:val="00F36687"/>
    <w:rsid w:val="00F41E40"/>
    <w:rsid w:val="00F41E61"/>
    <w:rsid w:val="00F41FE8"/>
    <w:rsid w:val="00F43590"/>
    <w:rsid w:val="00F436F0"/>
    <w:rsid w:val="00F43C95"/>
    <w:rsid w:val="00F43F60"/>
    <w:rsid w:val="00F449B1"/>
    <w:rsid w:val="00F45E9B"/>
    <w:rsid w:val="00F46DBE"/>
    <w:rsid w:val="00F47C79"/>
    <w:rsid w:val="00F5315C"/>
    <w:rsid w:val="00F5343B"/>
    <w:rsid w:val="00F54EB7"/>
    <w:rsid w:val="00F60698"/>
    <w:rsid w:val="00F60EE9"/>
    <w:rsid w:val="00F610F9"/>
    <w:rsid w:val="00F61E57"/>
    <w:rsid w:val="00F64174"/>
    <w:rsid w:val="00F665E3"/>
    <w:rsid w:val="00F6680B"/>
    <w:rsid w:val="00F66FF2"/>
    <w:rsid w:val="00F67295"/>
    <w:rsid w:val="00F704F4"/>
    <w:rsid w:val="00F71625"/>
    <w:rsid w:val="00F732D5"/>
    <w:rsid w:val="00F73643"/>
    <w:rsid w:val="00F7508C"/>
    <w:rsid w:val="00F75117"/>
    <w:rsid w:val="00F751B1"/>
    <w:rsid w:val="00F75663"/>
    <w:rsid w:val="00F80010"/>
    <w:rsid w:val="00F803B4"/>
    <w:rsid w:val="00F82819"/>
    <w:rsid w:val="00F8283D"/>
    <w:rsid w:val="00F84DE1"/>
    <w:rsid w:val="00F859B2"/>
    <w:rsid w:val="00F867E3"/>
    <w:rsid w:val="00F87FE2"/>
    <w:rsid w:val="00F913CD"/>
    <w:rsid w:val="00F9145B"/>
    <w:rsid w:val="00F93511"/>
    <w:rsid w:val="00F954BE"/>
    <w:rsid w:val="00F9554F"/>
    <w:rsid w:val="00F96929"/>
    <w:rsid w:val="00F970BB"/>
    <w:rsid w:val="00FA01FD"/>
    <w:rsid w:val="00FA2527"/>
    <w:rsid w:val="00FA319D"/>
    <w:rsid w:val="00FA3AF2"/>
    <w:rsid w:val="00FA4959"/>
    <w:rsid w:val="00FB2069"/>
    <w:rsid w:val="00FB7277"/>
    <w:rsid w:val="00FC1C17"/>
    <w:rsid w:val="00FC2049"/>
    <w:rsid w:val="00FC2760"/>
    <w:rsid w:val="00FC30F7"/>
    <w:rsid w:val="00FC3184"/>
    <w:rsid w:val="00FC604B"/>
    <w:rsid w:val="00FC6384"/>
    <w:rsid w:val="00FC72A9"/>
    <w:rsid w:val="00FD15D2"/>
    <w:rsid w:val="00FD1C1C"/>
    <w:rsid w:val="00FD2A54"/>
    <w:rsid w:val="00FD429F"/>
    <w:rsid w:val="00FD79E6"/>
    <w:rsid w:val="00FE02D0"/>
    <w:rsid w:val="00FE1B63"/>
    <w:rsid w:val="00FE4589"/>
    <w:rsid w:val="00FE4B1C"/>
    <w:rsid w:val="00FE4BFE"/>
    <w:rsid w:val="00FE7AC0"/>
    <w:rsid w:val="00FF10A0"/>
    <w:rsid w:val="00FF1CE5"/>
    <w:rsid w:val="00FF3977"/>
    <w:rsid w:val="00FF5249"/>
    <w:rsid w:val="00FF5AB2"/>
    <w:rsid w:val="00FF5B0F"/>
    <w:rsid w:val="00FF724D"/>
    <w:rsid w:val="00FF7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CBCF5"/>
  <w15:docId w15:val="{4DE3CD9C-873F-4354-B88A-3EB3FE1B7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A2D"/>
    <w:rPr>
      <w:rFonts w:ascii="Arial Nova" w:hAnsi="Arial Nova"/>
      <w:sz w:val="22"/>
      <w:szCs w:val="18"/>
    </w:rPr>
  </w:style>
  <w:style w:type="paragraph" w:styleId="Titre1">
    <w:name w:val="heading 1"/>
    <w:basedOn w:val="Normal"/>
    <w:next w:val="Normal"/>
    <w:link w:val="Titre1Car"/>
    <w:autoRedefine/>
    <w:uiPriority w:val="9"/>
    <w:qFormat/>
    <w:rsid w:val="00AE0018"/>
    <w:pPr>
      <w:keepNext/>
      <w:keepLines/>
      <w:widowControl w:val="0"/>
      <w:tabs>
        <w:tab w:val="left" w:pos="567"/>
        <w:tab w:val="left" w:pos="851"/>
      </w:tabs>
      <w:autoSpaceDE w:val="0"/>
      <w:autoSpaceDN w:val="0"/>
      <w:adjustRightInd w:val="0"/>
      <w:spacing w:before="240"/>
      <w:jc w:val="both"/>
      <w:outlineLvl w:val="0"/>
    </w:pPr>
    <w:rPr>
      <w:rFonts w:eastAsia="Arial" w:cstheme="minorHAnsi"/>
      <w:spacing w:val="-10"/>
      <w:szCs w:val="22"/>
      <w:u w:val="single"/>
    </w:rPr>
  </w:style>
  <w:style w:type="paragraph" w:styleId="Titre2">
    <w:name w:val="heading 2"/>
    <w:basedOn w:val="Normal"/>
    <w:next w:val="Normal"/>
    <w:link w:val="Titre2Car"/>
    <w:autoRedefine/>
    <w:qFormat/>
    <w:rsid w:val="009F7BC4"/>
    <w:pPr>
      <w:keepNext/>
      <w:outlineLvl w:val="1"/>
    </w:pPr>
    <w:rPr>
      <w:rFonts w:cs="Arial"/>
      <w:b/>
      <w:szCs w:val="22"/>
      <w:u w:val="single"/>
    </w:rPr>
  </w:style>
  <w:style w:type="paragraph" w:styleId="Titre3">
    <w:name w:val="heading 3"/>
    <w:basedOn w:val="Normal"/>
    <w:next w:val="Normal"/>
    <w:link w:val="Titre3Car"/>
    <w:qFormat/>
    <w:rsid w:val="00DA1B5E"/>
    <w:pPr>
      <w:keepNext/>
      <w:jc w:val="center"/>
      <w:outlineLvl w:val="2"/>
    </w:pPr>
    <w:rPr>
      <w:b/>
      <w:bCs/>
      <w:szCs w:val="24"/>
    </w:rPr>
  </w:style>
  <w:style w:type="paragraph" w:styleId="Titre4">
    <w:name w:val="heading 4"/>
    <w:basedOn w:val="Normal"/>
    <w:next w:val="Normal"/>
    <w:link w:val="Titre4Car"/>
    <w:qFormat/>
    <w:rsid w:val="00DA1B5E"/>
    <w:pPr>
      <w:keepNext/>
      <w:pBdr>
        <w:top w:val="single" w:sz="4" w:space="1" w:color="auto"/>
        <w:left w:val="single" w:sz="4" w:space="4" w:color="auto"/>
        <w:right w:val="single" w:sz="4" w:space="4" w:color="auto"/>
      </w:pBdr>
      <w:outlineLvl w:val="3"/>
    </w:pPr>
    <w:rPr>
      <w:b/>
      <w:bCs/>
      <w:sz w:val="28"/>
      <w:szCs w:val="28"/>
    </w:rPr>
  </w:style>
  <w:style w:type="paragraph" w:styleId="Titre5">
    <w:name w:val="heading 5"/>
    <w:basedOn w:val="Normal"/>
    <w:next w:val="Normal"/>
    <w:link w:val="Titre5Car"/>
    <w:qFormat/>
    <w:rsid w:val="00DA1B5E"/>
    <w:pPr>
      <w:keepNext/>
      <w:outlineLvl w:val="4"/>
    </w:pPr>
    <w:rPr>
      <w:szCs w:val="24"/>
    </w:rPr>
  </w:style>
  <w:style w:type="paragraph" w:styleId="Titre6">
    <w:name w:val="heading 6"/>
    <w:basedOn w:val="Normal"/>
    <w:next w:val="Normal"/>
    <w:link w:val="Titre6Car"/>
    <w:qFormat/>
    <w:rsid w:val="00DA1B5E"/>
    <w:pPr>
      <w:keepNext/>
      <w:outlineLvl w:val="5"/>
    </w:pPr>
    <w:rPr>
      <w:b/>
      <w:bCs/>
      <w:sz w:val="28"/>
      <w:szCs w:val="28"/>
    </w:rPr>
  </w:style>
  <w:style w:type="paragraph" w:styleId="Titre7">
    <w:name w:val="heading 7"/>
    <w:basedOn w:val="Normal"/>
    <w:next w:val="Normal"/>
    <w:link w:val="Titre7Car"/>
    <w:qFormat/>
    <w:rsid w:val="00DA1B5E"/>
    <w:pPr>
      <w:keepNext/>
      <w:outlineLvl w:val="6"/>
    </w:pPr>
    <w:rPr>
      <w:b/>
      <w:bCs/>
      <w:szCs w:val="24"/>
    </w:rPr>
  </w:style>
  <w:style w:type="paragraph" w:styleId="Titre8">
    <w:name w:val="heading 8"/>
    <w:basedOn w:val="Normal"/>
    <w:next w:val="Normal"/>
    <w:link w:val="Titre8Car"/>
    <w:qFormat/>
    <w:rsid w:val="00DA1B5E"/>
    <w:pPr>
      <w:keepNext/>
      <w:outlineLvl w:val="7"/>
    </w:pPr>
    <w:rPr>
      <w:b/>
      <w:bCs/>
    </w:rPr>
  </w:style>
  <w:style w:type="paragraph" w:styleId="Titre9">
    <w:name w:val="heading 9"/>
    <w:basedOn w:val="Normal"/>
    <w:next w:val="Normal"/>
    <w:link w:val="Titre9Car"/>
    <w:semiHidden/>
    <w:unhideWhenUsed/>
    <w:qFormat/>
    <w:rsid w:val="00DA1B5E"/>
    <w:pPr>
      <w:keepNext/>
      <w:keepLines/>
      <w:spacing w:before="200"/>
      <w:outlineLvl w:val="8"/>
    </w:pPr>
    <w:rPr>
      <w:rFonts w:ascii="Cambria" w:hAnsi="Cambria"/>
      <w:i/>
      <w:iCs/>
      <w:color w:val="404040"/>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DA1B5E"/>
    <w:pPr>
      <w:jc w:val="center"/>
    </w:pPr>
    <w:rPr>
      <w:szCs w:val="24"/>
    </w:rPr>
  </w:style>
  <w:style w:type="paragraph" w:styleId="Corpsdetexte">
    <w:name w:val="Body Text"/>
    <w:basedOn w:val="Normal"/>
    <w:link w:val="CorpsdetexteCar"/>
    <w:rsid w:val="002564BA"/>
    <w:rPr>
      <w:szCs w:val="24"/>
    </w:rPr>
  </w:style>
  <w:style w:type="paragraph" w:styleId="Corpsdetexte2">
    <w:name w:val="Body Text 2"/>
    <w:basedOn w:val="Normal"/>
    <w:rsid w:val="002564BA"/>
    <w:pPr>
      <w:jc w:val="both"/>
    </w:pPr>
    <w:rPr>
      <w:szCs w:val="24"/>
    </w:rPr>
  </w:style>
  <w:style w:type="paragraph" w:styleId="En-tte">
    <w:name w:val="header"/>
    <w:basedOn w:val="Normal"/>
    <w:link w:val="En-tteCar"/>
    <w:uiPriority w:val="99"/>
    <w:rsid w:val="002564BA"/>
    <w:pPr>
      <w:tabs>
        <w:tab w:val="center" w:pos="4536"/>
        <w:tab w:val="right" w:pos="9072"/>
      </w:tabs>
    </w:pPr>
  </w:style>
  <w:style w:type="paragraph" w:styleId="Pieddepage">
    <w:name w:val="footer"/>
    <w:basedOn w:val="Normal"/>
    <w:link w:val="PieddepageCar"/>
    <w:uiPriority w:val="99"/>
    <w:rsid w:val="002564BA"/>
    <w:pPr>
      <w:tabs>
        <w:tab w:val="center" w:pos="4536"/>
        <w:tab w:val="right" w:pos="9072"/>
      </w:tabs>
    </w:pPr>
  </w:style>
  <w:style w:type="paragraph" w:styleId="Retraitcorpsdetexte">
    <w:name w:val="Body Text Indent"/>
    <w:basedOn w:val="Normal"/>
    <w:rsid w:val="002564BA"/>
    <w:pPr>
      <w:ind w:left="851" w:hanging="567"/>
    </w:pPr>
    <w:rPr>
      <w:b/>
      <w:bCs/>
      <w:szCs w:val="24"/>
    </w:rPr>
  </w:style>
  <w:style w:type="paragraph" w:styleId="TM1">
    <w:name w:val="toc 1"/>
    <w:basedOn w:val="Normal"/>
    <w:next w:val="Normal"/>
    <w:autoRedefine/>
    <w:uiPriority w:val="39"/>
    <w:rsid w:val="00807B82"/>
    <w:pPr>
      <w:spacing w:before="120" w:after="120"/>
    </w:pPr>
    <w:rPr>
      <w:rFonts w:cstheme="minorHAnsi"/>
      <w:b/>
      <w:bCs/>
      <w:caps/>
      <w:sz w:val="20"/>
      <w:szCs w:val="20"/>
    </w:rPr>
  </w:style>
  <w:style w:type="paragraph" w:styleId="TM2">
    <w:name w:val="toc 2"/>
    <w:basedOn w:val="Normal"/>
    <w:next w:val="Normal"/>
    <w:autoRedefine/>
    <w:uiPriority w:val="39"/>
    <w:rsid w:val="00807B82"/>
    <w:pPr>
      <w:ind w:left="220"/>
    </w:pPr>
    <w:rPr>
      <w:rFonts w:cstheme="minorHAnsi"/>
      <w:smallCaps/>
      <w:sz w:val="20"/>
      <w:szCs w:val="20"/>
    </w:rPr>
  </w:style>
  <w:style w:type="paragraph" w:styleId="TM3">
    <w:name w:val="toc 3"/>
    <w:basedOn w:val="Normal"/>
    <w:next w:val="Normal"/>
    <w:autoRedefine/>
    <w:uiPriority w:val="39"/>
    <w:rsid w:val="002564BA"/>
    <w:pPr>
      <w:ind w:left="440"/>
    </w:pPr>
    <w:rPr>
      <w:rFonts w:cstheme="minorHAnsi"/>
      <w:i/>
      <w:iCs/>
      <w:sz w:val="20"/>
      <w:szCs w:val="20"/>
    </w:rPr>
  </w:style>
  <w:style w:type="paragraph" w:styleId="TM4">
    <w:name w:val="toc 4"/>
    <w:basedOn w:val="Normal"/>
    <w:next w:val="Normal"/>
    <w:autoRedefine/>
    <w:semiHidden/>
    <w:rsid w:val="002564BA"/>
    <w:pPr>
      <w:ind w:left="660"/>
    </w:pPr>
    <w:rPr>
      <w:rFonts w:cstheme="minorHAnsi"/>
      <w:sz w:val="18"/>
    </w:rPr>
  </w:style>
  <w:style w:type="paragraph" w:styleId="TM5">
    <w:name w:val="toc 5"/>
    <w:basedOn w:val="Normal"/>
    <w:next w:val="Normal"/>
    <w:autoRedefine/>
    <w:semiHidden/>
    <w:rsid w:val="002564BA"/>
    <w:pPr>
      <w:ind w:left="880"/>
    </w:pPr>
    <w:rPr>
      <w:rFonts w:cstheme="minorHAnsi"/>
      <w:sz w:val="18"/>
    </w:rPr>
  </w:style>
  <w:style w:type="paragraph" w:styleId="TM6">
    <w:name w:val="toc 6"/>
    <w:basedOn w:val="Normal"/>
    <w:next w:val="Normal"/>
    <w:autoRedefine/>
    <w:semiHidden/>
    <w:rsid w:val="002564BA"/>
    <w:pPr>
      <w:ind w:left="1100"/>
    </w:pPr>
    <w:rPr>
      <w:rFonts w:cstheme="minorHAnsi"/>
      <w:sz w:val="18"/>
    </w:rPr>
  </w:style>
  <w:style w:type="paragraph" w:styleId="TM7">
    <w:name w:val="toc 7"/>
    <w:basedOn w:val="Normal"/>
    <w:next w:val="Normal"/>
    <w:autoRedefine/>
    <w:semiHidden/>
    <w:rsid w:val="002564BA"/>
    <w:pPr>
      <w:ind w:left="1320"/>
    </w:pPr>
    <w:rPr>
      <w:rFonts w:cstheme="minorHAnsi"/>
      <w:sz w:val="18"/>
    </w:rPr>
  </w:style>
  <w:style w:type="paragraph" w:styleId="TM8">
    <w:name w:val="toc 8"/>
    <w:basedOn w:val="Normal"/>
    <w:next w:val="Normal"/>
    <w:autoRedefine/>
    <w:semiHidden/>
    <w:rsid w:val="002564BA"/>
    <w:pPr>
      <w:ind w:left="1540"/>
    </w:pPr>
    <w:rPr>
      <w:rFonts w:cstheme="minorHAnsi"/>
      <w:sz w:val="18"/>
    </w:rPr>
  </w:style>
  <w:style w:type="paragraph" w:styleId="TM9">
    <w:name w:val="toc 9"/>
    <w:basedOn w:val="Normal"/>
    <w:next w:val="Normal"/>
    <w:autoRedefine/>
    <w:semiHidden/>
    <w:rsid w:val="002564BA"/>
    <w:pPr>
      <w:ind w:left="1760"/>
    </w:pPr>
    <w:rPr>
      <w:rFonts w:cstheme="minorHAnsi"/>
      <w:sz w:val="18"/>
    </w:rPr>
  </w:style>
  <w:style w:type="paragraph" w:styleId="Explorateurdedocuments">
    <w:name w:val="Document Map"/>
    <w:basedOn w:val="Normal"/>
    <w:semiHidden/>
    <w:rsid w:val="002564BA"/>
    <w:pPr>
      <w:shd w:val="clear" w:color="auto" w:fill="000080"/>
    </w:pPr>
    <w:rPr>
      <w:rFonts w:ascii="Tahoma" w:hAnsi="Tahoma" w:cs="Tahoma"/>
    </w:rPr>
  </w:style>
  <w:style w:type="paragraph" w:styleId="Corpsdetexte3">
    <w:name w:val="Body Text 3"/>
    <w:basedOn w:val="Normal"/>
    <w:rsid w:val="002564BA"/>
    <w:pPr>
      <w:jc w:val="both"/>
    </w:pPr>
    <w:rPr>
      <w:szCs w:val="22"/>
    </w:rPr>
  </w:style>
  <w:style w:type="character" w:styleId="Lienhypertexte">
    <w:name w:val="Hyperlink"/>
    <w:uiPriority w:val="99"/>
    <w:rsid w:val="002564BA"/>
    <w:rPr>
      <w:color w:val="0000FF"/>
      <w:u w:val="single"/>
    </w:rPr>
  </w:style>
  <w:style w:type="character" w:styleId="Numrodepage">
    <w:name w:val="page number"/>
    <w:basedOn w:val="Policepardfaut"/>
    <w:rsid w:val="002564BA"/>
  </w:style>
  <w:style w:type="paragraph" w:customStyle="1" w:styleId="OmniPage11">
    <w:name w:val="OmniPage #11"/>
    <w:basedOn w:val="Normal"/>
    <w:rsid w:val="002564BA"/>
  </w:style>
  <w:style w:type="table" w:styleId="Grilledutableau">
    <w:name w:val="Table Grid"/>
    <w:basedOn w:val="TableauNormal"/>
    <w:rsid w:val="00763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autoRedefine/>
    <w:rsid w:val="000F7BFE"/>
    <w:pPr>
      <w:numPr>
        <w:numId w:val="2"/>
      </w:numPr>
    </w:pPr>
  </w:style>
  <w:style w:type="paragraph" w:styleId="Textedebulles">
    <w:name w:val="Balloon Text"/>
    <w:basedOn w:val="Normal"/>
    <w:semiHidden/>
    <w:rsid w:val="00FC30F7"/>
    <w:rPr>
      <w:rFonts w:ascii="Tahoma" w:hAnsi="Tahoma" w:cs="Tahoma"/>
      <w:sz w:val="16"/>
      <w:szCs w:val="16"/>
    </w:rPr>
  </w:style>
  <w:style w:type="character" w:styleId="Lienhypertextesuivivisit">
    <w:name w:val="FollowedHyperlink"/>
    <w:rsid w:val="009F0B61"/>
    <w:rPr>
      <w:color w:val="800080"/>
      <w:u w:val="single"/>
    </w:rPr>
  </w:style>
  <w:style w:type="paragraph" w:customStyle="1" w:styleId="Default">
    <w:name w:val="Default"/>
    <w:rsid w:val="006662D4"/>
    <w:pPr>
      <w:autoSpaceDE w:val="0"/>
      <w:autoSpaceDN w:val="0"/>
      <w:adjustRightInd w:val="0"/>
    </w:pPr>
    <w:rPr>
      <w:rFonts w:ascii="Trebuchet MS" w:hAnsi="Trebuchet MS" w:cs="Trebuchet MS"/>
      <w:color w:val="000000"/>
      <w:sz w:val="24"/>
      <w:szCs w:val="24"/>
    </w:rPr>
  </w:style>
  <w:style w:type="paragraph" w:customStyle="1" w:styleId="Style4">
    <w:name w:val="Style4"/>
    <w:basedOn w:val="Default"/>
    <w:next w:val="Default"/>
    <w:rsid w:val="006662D4"/>
    <w:rPr>
      <w:rFonts w:cs="Times New Roman"/>
      <w:color w:val="auto"/>
    </w:rPr>
  </w:style>
  <w:style w:type="paragraph" w:customStyle="1" w:styleId="OmniPage1">
    <w:name w:val="OmniPage #1"/>
    <w:basedOn w:val="Normal"/>
    <w:rsid w:val="00A1667B"/>
  </w:style>
  <w:style w:type="paragraph" w:customStyle="1" w:styleId="Normal1">
    <w:name w:val="Normal1"/>
    <w:basedOn w:val="Normal"/>
    <w:rsid w:val="003B6001"/>
    <w:pPr>
      <w:keepLines/>
      <w:tabs>
        <w:tab w:val="left" w:pos="284"/>
        <w:tab w:val="left" w:pos="567"/>
        <w:tab w:val="left" w:pos="851"/>
      </w:tabs>
      <w:ind w:firstLine="284"/>
      <w:jc w:val="both"/>
    </w:pPr>
  </w:style>
  <w:style w:type="paragraph" w:styleId="Sous-titre">
    <w:name w:val="Subtitle"/>
    <w:aliases w:val="T2 sans num"/>
    <w:basedOn w:val="Normal"/>
    <w:link w:val="Sous-titreCar"/>
    <w:qFormat/>
    <w:rsid w:val="00DA1B5E"/>
    <w:pPr>
      <w:tabs>
        <w:tab w:val="right" w:pos="5499"/>
      </w:tabs>
      <w:jc w:val="center"/>
    </w:pPr>
    <w:rPr>
      <w:rFonts w:ascii="Times New Roman" w:hAnsi="Times New Roman"/>
      <w:b/>
      <w:bCs/>
      <w:sz w:val="28"/>
      <w:szCs w:val="28"/>
    </w:rPr>
  </w:style>
  <w:style w:type="character" w:customStyle="1" w:styleId="Sous-titreCar">
    <w:name w:val="Sous-titre Car"/>
    <w:aliases w:val="T2 sans num Car"/>
    <w:basedOn w:val="Policepardfaut"/>
    <w:link w:val="Sous-titre"/>
    <w:rsid w:val="00DA1B5E"/>
    <w:rPr>
      <w:rFonts w:eastAsia="Times New Roman" w:cs="Times New Roman"/>
      <w:b/>
      <w:bCs/>
      <w:sz w:val="28"/>
      <w:szCs w:val="28"/>
    </w:rPr>
  </w:style>
  <w:style w:type="character" w:customStyle="1" w:styleId="CorpsdetexteCar">
    <w:name w:val="Corps de texte Car"/>
    <w:basedOn w:val="Policepardfaut"/>
    <w:link w:val="Corpsdetexte"/>
    <w:rsid w:val="00175DDF"/>
    <w:rPr>
      <w:sz w:val="24"/>
      <w:szCs w:val="24"/>
    </w:rPr>
  </w:style>
  <w:style w:type="character" w:customStyle="1" w:styleId="En-tteCar">
    <w:name w:val="En-tête Car"/>
    <w:basedOn w:val="Policepardfaut"/>
    <w:link w:val="En-tte"/>
    <w:uiPriority w:val="99"/>
    <w:rsid w:val="00F5315C"/>
  </w:style>
  <w:style w:type="character" w:customStyle="1" w:styleId="Lienhypertexte13">
    <w:name w:val="Lien hypertexte13"/>
    <w:basedOn w:val="Policepardfaut"/>
    <w:rsid w:val="003E024E"/>
    <w:rPr>
      <w:color w:val="0000FF"/>
      <w:u w:val="single"/>
    </w:rPr>
  </w:style>
  <w:style w:type="character" w:customStyle="1" w:styleId="Lienhypertexte10">
    <w:name w:val="Lien hypertexte10"/>
    <w:basedOn w:val="Policepardfaut"/>
    <w:rsid w:val="002F6DBA"/>
    <w:rPr>
      <w:color w:val="0000FF"/>
      <w:u w:val="single"/>
    </w:rPr>
  </w:style>
  <w:style w:type="character" w:styleId="Marquedecommentaire">
    <w:name w:val="annotation reference"/>
    <w:basedOn w:val="Policepardfaut"/>
    <w:uiPriority w:val="99"/>
    <w:rsid w:val="00DA6468"/>
    <w:rPr>
      <w:sz w:val="16"/>
      <w:szCs w:val="16"/>
    </w:rPr>
  </w:style>
  <w:style w:type="paragraph" w:styleId="Commentaire">
    <w:name w:val="annotation text"/>
    <w:basedOn w:val="Normal"/>
    <w:link w:val="CommentaireCar"/>
    <w:uiPriority w:val="99"/>
    <w:rsid w:val="00DA6468"/>
  </w:style>
  <w:style w:type="character" w:customStyle="1" w:styleId="CommentaireCar">
    <w:name w:val="Commentaire Car"/>
    <w:basedOn w:val="Policepardfaut"/>
    <w:link w:val="Commentaire"/>
    <w:uiPriority w:val="99"/>
    <w:rsid w:val="00DA6468"/>
  </w:style>
  <w:style w:type="paragraph" w:styleId="Objetducommentaire">
    <w:name w:val="annotation subject"/>
    <w:basedOn w:val="Commentaire"/>
    <w:next w:val="Commentaire"/>
    <w:link w:val="ObjetducommentaireCar"/>
    <w:rsid w:val="00DA6468"/>
    <w:rPr>
      <w:b/>
      <w:bCs/>
    </w:rPr>
  </w:style>
  <w:style w:type="character" w:customStyle="1" w:styleId="ObjetducommentaireCar">
    <w:name w:val="Objet du commentaire Car"/>
    <w:basedOn w:val="CommentaireCar"/>
    <w:link w:val="Objetducommentaire"/>
    <w:rsid w:val="00DA6468"/>
    <w:rPr>
      <w:b/>
      <w:bCs/>
    </w:rPr>
  </w:style>
  <w:style w:type="paragraph" w:customStyle="1" w:styleId="RedTxt">
    <w:name w:val="RedTxt"/>
    <w:basedOn w:val="Normal"/>
    <w:uiPriority w:val="99"/>
    <w:rsid w:val="004D6575"/>
    <w:pPr>
      <w:keepLines/>
      <w:widowControl w:val="0"/>
      <w:autoSpaceDE w:val="0"/>
      <w:autoSpaceDN w:val="0"/>
      <w:adjustRightInd w:val="0"/>
      <w:jc w:val="both"/>
    </w:pPr>
    <w:rPr>
      <w:rFonts w:cs="Arial"/>
    </w:rPr>
  </w:style>
  <w:style w:type="character" w:customStyle="1" w:styleId="Titre6Car">
    <w:name w:val="Titre 6 Car"/>
    <w:basedOn w:val="Policepardfaut"/>
    <w:link w:val="Titre6"/>
    <w:rsid w:val="00DA1B5E"/>
    <w:rPr>
      <w:rFonts w:ascii="Century Gothic" w:eastAsia="Times New Roman" w:hAnsi="Century Gothic" w:cs="Times New Roman"/>
      <w:b/>
      <w:bCs/>
      <w:sz w:val="28"/>
      <w:szCs w:val="28"/>
    </w:rPr>
  </w:style>
  <w:style w:type="character" w:customStyle="1" w:styleId="Titre7Car">
    <w:name w:val="Titre 7 Car"/>
    <w:basedOn w:val="Policepardfaut"/>
    <w:link w:val="Titre7"/>
    <w:rsid w:val="00DA1B5E"/>
    <w:rPr>
      <w:rFonts w:ascii="Century Gothic" w:eastAsia="Times New Roman" w:hAnsi="Century Gothic" w:cs="Times New Roman"/>
      <w:b/>
      <w:bCs/>
      <w:sz w:val="24"/>
      <w:szCs w:val="24"/>
    </w:rPr>
  </w:style>
  <w:style w:type="character" w:customStyle="1" w:styleId="Titre8Car">
    <w:name w:val="Titre 8 Car"/>
    <w:basedOn w:val="Policepardfaut"/>
    <w:link w:val="Titre8"/>
    <w:rsid w:val="00DA1B5E"/>
    <w:rPr>
      <w:rFonts w:ascii="Century Gothic" w:eastAsia="Times New Roman" w:hAnsi="Century Gothic" w:cs="Times New Roman"/>
      <w:b/>
      <w:bCs/>
      <w:sz w:val="18"/>
      <w:szCs w:val="18"/>
    </w:rPr>
  </w:style>
  <w:style w:type="character" w:customStyle="1" w:styleId="Titre9Car">
    <w:name w:val="Titre 9 Car"/>
    <w:basedOn w:val="Policepardfaut"/>
    <w:link w:val="Titre9"/>
    <w:semiHidden/>
    <w:rsid w:val="00DA1B5E"/>
    <w:rPr>
      <w:rFonts w:ascii="Cambria" w:eastAsia="Times New Roman" w:hAnsi="Cambria" w:cs="Times New Roman"/>
      <w:i/>
      <w:iCs/>
      <w:color w:val="404040"/>
    </w:rPr>
  </w:style>
  <w:style w:type="paragraph" w:styleId="Lgende">
    <w:name w:val="caption"/>
    <w:basedOn w:val="Normal"/>
    <w:next w:val="Normal"/>
    <w:semiHidden/>
    <w:unhideWhenUsed/>
    <w:qFormat/>
    <w:rsid w:val="00DA1B5E"/>
    <w:pPr>
      <w:spacing w:after="200"/>
    </w:pPr>
    <w:rPr>
      <w:b/>
      <w:bCs/>
      <w:color w:val="4F81BD"/>
    </w:rPr>
  </w:style>
  <w:style w:type="paragraph" w:customStyle="1" w:styleId="T1">
    <w:name w:val="T1"/>
    <w:basedOn w:val="Normal"/>
    <w:link w:val="T1Car"/>
    <w:rsid w:val="00DA1B5E"/>
    <w:pPr>
      <w:jc w:val="center"/>
      <w:outlineLvl w:val="0"/>
    </w:pPr>
    <w:rPr>
      <w:rFonts w:cs="Arial"/>
      <w:b/>
      <w:sz w:val="36"/>
      <w14:shadow w14:blurRad="50800" w14:dist="38100" w14:dir="2700000" w14:sx="100000" w14:sy="100000" w14:kx="0" w14:ky="0" w14:algn="tl">
        <w14:srgbClr w14:val="000000">
          <w14:alpha w14:val="60000"/>
        </w14:srgbClr>
      </w14:shadow>
    </w:rPr>
  </w:style>
  <w:style w:type="character" w:customStyle="1" w:styleId="T1Car">
    <w:name w:val="T1 Car"/>
    <w:basedOn w:val="Policepardfaut"/>
    <w:link w:val="T1"/>
    <w:rsid w:val="00DA1B5E"/>
    <w:rPr>
      <w:rFonts w:ascii="Arial" w:hAnsi="Arial" w:cs="Arial"/>
      <w:b/>
      <w:sz w:val="36"/>
      <w:szCs w:val="24"/>
      <w14:shadow w14:blurRad="50800" w14:dist="38100" w14:dir="2700000" w14:sx="100000" w14:sy="100000" w14:kx="0" w14:ky="0" w14:algn="tl">
        <w14:srgbClr w14:val="000000">
          <w14:alpha w14:val="60000"/>
        </w14:srgbClr>
      </w14:shadow>
    </w:rPr>
  </w:style>
  <w:style w:type="paragraph" w:customStyle="1" w:styleId="T2">
    <w:name w:val="T2"/>
    <w:basedOn w:val="Normal"/>
    <w:rsid w:val="00DA1B5E"/>
    <w:pPr>
      <w:numPr>
        <w:numId w:val="4"/>
      </w:numPr>
      <w:outlineLvl w:val="1"/>
    </w:pPr>
    <w:rPr>
      <w:rFonts w:cs="Arial"/>
      <w:b/>
      <w:sz w:val="28"/>
      <w:u w:val="words"/>
    </w:rPr>
  </w:style>
  <w:style w:type="character" w:customStyle="1" w:styleId="Titre1Car">
    <w:name w:val="Titre 1 Car"/>
    <w:basedOn w:val="Policepardfaut"/>
    <w:link w:val="Titre1"/>
    <w:uiPriority w:val="9"/>
    <w:rsid w:val="00AE0018"/>
    <w:rPr>
      <w:rFonts w:asciiTheme="minorHAnsi" w:eastAsia="Arial" w:hAnsiTheme="minorHAnsi" w:cstheme="minorHAnsi"/>
      <w:spacing w:val="-10"/>
      <w:sz w:val="22"/>
      <w:szCs w:val="22"/>
      <w:u w:val="single"/>
    </w:rPr>
  </w:style>
  <w:style w:type="character" w:customStyle="1" w:styleId="Titre2Car">
    <w:name w:val="Titre 2 Car"/>
    <w:basedOn w:val="Policepardfaut"/>
    <w:link w:val="Titre2"/>
    <w:rsid w:val="009F7BC4"/>
    <w:rPr>
      <w:rFonts w:ascii="Arial" w:hAnsi="Arial" w:cs="Arial"/>
      <w:b/>
      <w:sz w:val="22"/>
      <w:szCs w:val="22"/>
      <w:u w:val="single"/>
    </w:rPr>
  </w:style>
  <w:style w:type="character" w:customStyle="1" w:styleId="Titre3Car">
    <w:name w:val="Titre 3 Car"/>
    <w:basedOn w:val="Policepardfaut"/>
    <w:link w:val="Titre3"/>
    <w:rsid w:val="00DA1B5E"/>
    <w:rPr>
      <w:rFonts w:ascii="Century Gothic" w:eastAsia="Times New Roman" w:hAnsi="Century Gothic" w:cs="Times New Roman"/>
      <w:b/>
      <w:bCs/>
      <w:sz w:val="24"/>
      <w:szCs w:val="24"/>
    </w:rPr>
  </w:style>
  <w:style w:type="character" w:customStyle="1" w:styleId="Titre4Car">
    <w:name w:val="Titre 4 Car"/>
    <w:basedOn w:val="Policepardfaut"/>
    <w:link w:val="Titre4"/>
    <w:rsid w:val="00DA1B5E"/>
    <w:rPr>
      <w:rFonts w:ascii="Century Gothic" w:eastAsia="Times New Roman" w:hAnsi="Century Gothic" w:cs="Times New Roman"/>
      <w:b/>
      <w:bCs/>
      <w:sz w:val="28"/>
      <w:szCs w:val="28"/>
    </w:rPr>
  </w:style>
  <w:style w:type="character" w:customStyle="1" w:styleId="Titre5Car">
    <w:name w:val="Titre 5 Car"/>
    <w:basedOn w:val="Policepardfaut"/>
    <w:link w:val="Titre5"/>
    <w:rsid w:val="00DA1B5E"/>
    <w:rPr>
      <w:rFonts w:ascii="Century Gothic" w:eastAsia="Times New Roman" w:hAnsi="Century Gothic" w:cs="Times New Roman"/>
      <w:sz w:val="24"/>
      <w:szCs w:val="24"/>
    </w:rPr>
  </w:style>
  <w:style w:type="character" w:customStyle="1" w:styleId="TitreCar">
    <w:name w:val="Titre Car"/>
    <w:basedOn w:val="Policepardfaut"/>
    <w:link w:val="Titre"/>
    <w:rsid w:val="00DA1B5E"/>
    <w:rPr>
      <w:rFonts w:ascii="Century Gothic" w:eastAsia="Times New Roman" w:hAnsi="Century Gothic" w:cs="Times New Roman"/>
      <w:sz w:val="24"/>
      <w:szCs w:val="24"/>
    </w:rPr>
  </w:style>
  <w:style w:type="character" w:styleId="lev">
    <w:name w:val="Strong"/>
    <w:basedOn w:val="Policepardfaut"/>
    <w:qFormat/>
    <w:rsid w:val="00DA1B5E"/>
    <w:rPr>
      <w:b/>
      <w:bCs/>
    </w:rPr>
  </w:style>
  <w:style w:type="character" w:styleId="Accentuation">
    <w:name w:val="Emphasis"/>
    <w:qFormat/>
    <w:rsid w:val="00BB3C05"/>
  </w:style>
  <w:style w:type="paragraph" w:styleId="Sansinterligne">
    <w:name w:val="No Spacing"/>
    <w:link w:val="SansinterligneCar"/>
    <w:uiPriority w:val="1"/>
    <w:qFormat/>
    <w:rsid w:val="00DA1B5E"/>
    <w:pPr>
      <w:pBdr>
        <w:bottom w:val="single" w:sz="4" w:space="1" w:color="auto"/>
      </w:pBdr>
    </w:pPr>
    <w:rPr>
      <w:rFonts w:ascii="Century Gothic" w:hAnsi="Century Gothic"/>
      <w:sz w:val="18"/>
      <w:szCs w:val="18"/>
    </w:rPr>
  </w:style>
  <w:style w:type="character" w:customStyle="1" w:styleId="SansinterligneCar">
    <w:name w:val="Sans interligne Car"/>
    <w:basedOn w:val="Policepardfaut"/>
    <w:link w:val="Sansinterligne"/>
    <w:uiPriority w:val="1"/>
    <w:rsid w:val="00DA1B5E"/>
    <w:rPr>
      <w:rFonts w:ascii="Century Gothic" w:hAnsi="Century Gothic"/>
      <w:sz w:val="18"/>
      <w:szCs w:val="18"/>
      <w:lang w:val="fr-FR" w:eastAsia="fr-FR" w:bidi="ar-SA"/>
    </w:rPr>
  </w:style>
  <w:style w:type="paragraph" w:styleId="Paragraphedeliste">
    <w:name w:val="List Paragraph"/>
    <w:basedOn w:val="Normal"/>
    <w:uiPriority w:val="34"/>
    <w:qFormat/>
    <w:rsid w:val="00DA1B5E"/>
    <w:pPr>
      <w:ind w:left="720"/>
      <w:contextualSpacing/>
    </w:pPr>
  </w:style>
  <w:style w:type="paragraph" w:styleId="Citation">
    <w:name w:val="Quote"/>
    <w:basedOn w:val="Normal"/>
    <w:next w:val="Normal"/>
    <w:link w:val="CitationCar"/>
    <w:uiPriority w:val="29"/>
    <w:qFormat/>
    <w:rsid w:val="00DA1B5E"/>
    <w:rPr>
      <w:i/>
      <w:iCs/>
      <w:color w:val="000000"/>
    </w:rPr>
  </w:style>
  <w:style w:type="character" w:customStyle="1" w:styleId="CitationCar">
    <w:name w:val="Citation Car"/>
    <w:basedOn w:val="Policepardfaut"/>
    <w:link w:val="Citation"/>
    <w:uiPriority w:val="29"/>
    <w:rsid w:val="00DA1B5E"/>
    <w:rPr>
      <w:rFonts w:ascii="Century Gothic" w:hAnsi="Century Gothic"/>
      <w:i/>
      <w:iCs/>
      <w:color w:val="000000"/>
      <w:sz w:val="18"/>
      <w:szCs w:val="18"/>
    </w:rPr>
  </w:style>
  <w:style w:type="paragraph" w:styleId="Citationintense">
    <w:name w:val="Intense Quote"/>
    <w:basedOn w:val="Normal"/>
    <w:next w:val="Normal"/>
    <w:link w:val="CitationintenseCar"/>
    <w:uiPriority w:val="30"/>
    <w:qFormat/>
    <w:rsid w:val="00DA1B5E"/>
    <w:pPr>
      <w:pBdr>
        <w:bottom w:val="single" w:sz="4" w:space="4" w:color="4F81BD"/>
      </w:pBdr>
      <w:spacing w:before="200" w:after="280"/>
      <w:ind w:left="936" w:right="936"/>
    </w:pPr>
    <w:rPr>
      <w:b/>
      <w:bCs/>
      <w:i/>
      <w:iCs/>
      <w:color w:val="4F81BD"/>
    </w:rPr>
  </w:style>
  <w:style w:type="character" w:customStyle="1" w:styleId="CitationintenseCar">
    <w:name w:val="Citation intense Car"/>
    <w:basedOn w:val="Policepardfaut"/>
    <w:link w:val="Citationintense"/>
    <w:uiPriority w:val="30"/>
    <w:rsid w:val="00DA1B5E"/>
    <w:rPr>
      <w:rFonts w:ascii="Century Gothic" w:hAnsi="Century Gothic"/>
      <w:b/>
      <w:bCs/>
      <w:i/>
      <w:iCs/>
      <w:color w:val="4F81BD"/>
      <w:sz w:val="18"/>
      <w:szCs w:val="18"/>
    </w:rPr>
  </w:style>
  <w:style w:type="character" w:styleId="Accentuationlgre">
    <w:name w:val="Subtle Emphasis"/>
    <w:basedOn w:val="Policepardfaut"/>
    <w:uiPriority w:val="19"/>
    <w:qFormat/>
    <w:rsid w:val="00DA1B5E"/>
    <w:rPr>
      <w:i/>
      <w:iCs/>
      <w:color w:val="808080"/>
    </w:rPr>
  </w:style>
  <w:style w:type="character" w:styleId="Accentuationintense">
    <w:name w:val="Intense Emphasis"/>
    <w:basedOn w:val="Policepardfaut"/>
    <w:uiPriority w:val="21"/>
    <w:qFormat/>
    <w:rsid w:val="00DA1B5E"/>
    <w:rPr>
      <w:b/>
      <w:bCs/>
      <w:i/>
      <w:iCs/>
      <w:color w:val="4F81BD"/>
    </w:rPr>
  </w:style>
  <w:style w:type="character" w:styleId="Rfrencelgre">
    <w:name w:val="Subtle Reference"/>
    <w:basedOn w:val="Policepardfaut"/>
    <w:uiPriority w:val="31"/>
    <w:qFormat/>
    <w:rsid w:val="00DA1B5E"/>
    <w:rPr>
      <w:smallCaps/>
      <w:color w:val="C0504D"/>
      <w:u w:val="single"/>
    </w:rPr>
  </w:style>
  <w:style w:type="character" w:styleId="Rfrenceintense">
    <w:name w:val="Intense Reference"/>
    <w:basedOn w:val="Policepardfaut"/>
    <w:uiPriority w:val="32"/>
    <w:qFormat/>
    <w:rsid w:val="00DA1B5E"/>
    <w:rPr>
      <w:b/>
      <w:bCs/>
      <w:smallCaps/>
      <w:color w:val="C0504D"/>
      <w:spacing w:val="5"/>
      <w:u w:val="single"/>
    </w:rPr>
  </w:style>
  <w:style w:type="character" w:styleId="Titredulivre">
    <w:name w:val="Book Title"/>
    <w:basedOn w:val="Policepardfaut"/>
    <w:uiPriority w:val="33"/>
    <w:qFormat/>
    <w:rsid w:val="00DA1B5E"/>
    <w:rPr>
      <w:b/>
      <w:bCs/>
      <w:smallCaps/>
      <w:spacing w:val="5"/>
    </w:rPr>
  </w:style>
  <w:style w:type="paragraph" w:styleId="En-ttedetabledesmatires">
    <w:name w:val="TOC Heading"/>
    <w:basedOn w:val="Titre1"/>
    <w:next w:val="Normal"/>
    <w:uiPriority w:val="39"/>
    <w:unhideWhenUsed/>
    <w:qFormat/>
    <w:rsid w:val="00DA1B5E"/>
    <w:pPr>
      <w:spacing w:before="480"/>
      <w:jc w:val="left"/>
      <w:outlineLvl w:val="9"/>
    </w:pPr>
    <w:rPr>
      <w:rFonts w:ascii="Cambria" w:hAnsi="Cambria"/>
      <w:color w:val="365F91"/>
    </w:rPr>
  </w:style>
  <w:style w:type="paragraph" w:customStyle="1" w:styleId="Style1">
    <w:name w:val="Style1"/>
    <w:basedOn w:val="Normal"/>
    <w:qFormat/>
    <w:rsid w:val="005144F3"/>
  </w:style>
  <w:style w:type="character" w:customStyle="1" w:styleId="PieddepageCar">
    <w:name w:val="Pied de page Car"/>
    <w:basedOn w:val="Policepardfaut"/>
    <w:link w:val="Pieddepage"/>
    <w:uiPriority w:val="99"/>
    <w:rsid w:val="00671966"/>
    <w:rPr>
      <w:rFonts w:ascii="Century Gothic" w:hAnsi="Century Gothic"/>
      <w:sz w:val="18"/>
      <w:szCs w:val="18"/>
    </w:rPr>
  </w:style>
  <w:style w:type="paragraph" w:styleId="Rvision">
    <w:name w:val="Revision"/>
    <w:hidden/>
    <w:uiPriority w:val="99"/>
    <w:semiHidden/>
    <w:rsid w:val="00196C1E"/>
    <w:rPr>
      <w:rFonts w:ascii="Century Gothic" w:hAnsi="Century Gothic"/>
      <w:sz w:val="18"/>
      <w:szCs w:val="18"/>
    </w:rPr>
  </w:style>
  <w:style w:type="paragraph" w:customStyle="1" w:styleId="RedNomDoc">
    <w:name w:val="RedNomDoc"/>
    <w:basedOn w:val="Normal"/>
    <w:uiPriority w:val="99"/>
    <w:rsid w:val="006A19AF"/>
    <w:pPr>
      <w:widowControl w:val="0"/>
      <w:autoSpaceDE w:val="0"/>
      <w:autoSpaceDN w:val="0"/>
      <w:adjustRightInd w:val="0"/>
      <w:jc w:val="center"/>
    </w:pPr>
    <w:rPr>
      <w:rFonts w:eastAsiaTheme="minorEastAsia" w:cs="Arial"/>
      <w:b/>
      <w:bCs/>
      <w:sz w:val="30"/>
      <w:szCs w:val="30"/>
    </w:rPr>
  </w:style>
  <w:style w:type="paragraph" w:customStyle="1" w:styleId="RedTitre2">
    <w:name w:val="RedTitre2"/>
    <w:basedOn w:val="Normal"/>
    <w:uiPriority w:val="99"/>
    <w:rsid w:val="006A19A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eastAsiaTheme="minorEastAsia" w:cs="Arial"/>
      <w:b/>
      <w:bCs/>
      <w:szCs w:val="24"/>
    </w:rPr>
  </w:style>
  <w:style w:type="paragraph" w:customStyle="1" w:styleId="RedLiRub">
    <w:name w:val="RedLiRub"/>
    <w:basedOn w:val="Normal"/>
    <w:uiPriority w:val="99"/>
    <w:rsid w:val="006A19AF"/>
    <w:pPr>
      <w:widowControl w:val="0"/>
      <w:autoSpaceDE w:val="0"/>
      <w:autoSpaceDN w:val="0"/>
      <w:adjustRightInd w:val="0"/>
    </w:pPr>
    <w:rPr>
      <w:rFonts w:eastAsiaTheme="minorEastAsia" w:cs="Arial"/>
      <w:szCs w:val="22"/>
    </w:rPr>
  </w:style>
  <w:style w:type="paragraph" w:customStyle="1" w:styleId="RedPara">
    <w:name w:val="RedPara"/>
    <w:basedOn w:val="Normal"/>
    <w:uiPriority w:val="99"/>
    <w:rsid w:val="006A19AF"/>
    <w:pPr>
      <w:keepNext/>
      <w:widowControl w:val="0"/>
      <w:autoSpaceDE w:val="0"/>
      <w:autoSpaceDN w:val="0"/>
      <w:adjustRightInd w:val="0"/>
      <w:spacing w:before="120" w:after="60"/>
    </w:pPr>
    <w:rPr>
      <w:rFonts w:eastAsiaTheme="minorEastAsia" w:cs="Arial"/>
      <w:b/>
      <w:bCs/>
      <w:szCs w:val="22"/>
    </w:rPr>
  </w:style>
  <w:style w:type="paragraph" w:customStyle="1" w:styleId="RedRub">
    <w:name w:val="RedRub"/>
    <w:basedOn w:val="Normal"/>
    <w:uiPriority w:val="99"/>
    <w:rsid w:val="006A19AF"/>
    <w:pPr>
      <w:keepNext/>
      <w:widowControl w:val="0"/>
      <w:autoSpaceDE w:val="0"/>
      <w:autoSpaceDN w:val="0"/>
      <w:adjustRightInd w:val="0"/>
      <w:spacing w:before="60" w:after="60"/>
    </w:pPr>
    <w:rPr>
      <w:rFonts w:eastAsiaTheme="minorEastAsia" w:cs="Arial"/>
      <w:b/>
      <w:bCs/>
      <w:szCs w:val="22"/>
    </w:rPr>
  </w:style>
  <w:style w:type="paragraph" w:customStyle="1" w:styleId="Corpsdetexte21">
    <w:name w:val="Corps de texte 21"/>
    <w:basedOn w:val="Normal"/>
    <w:rsid w:val="006A19AF"/>
    <w:pPr>
      <w:overflowPunct w:val="0"/>
      <w:autoSpaceDE w:val="0"/>
      <w:autoSpaceDN w:val="0"/>
      <w:adjustRightInd w:val="0"/>
      <w:spacing w:line="240" w:lineRule="atLeast"/>
      <w:jc w:val="both"/>
      <w:textAlignment w:val="baseline"/>
    </w:pPr>
    <w:rPr>
      <w:szCs w:val="20"/>
    </w:rPr>
  </w:style>
  <w:style w:type="paragraph" w:customStyle="1" w:styleId="Retraitcorpsdetexte21">
    <w:name w:val="Retrait corps de texte 21"/>
    <w:basedOn w:val="Normal"/>
    <w:rsid w:val="006A19AF"/>
    <w:pPr>
      <w:tabs>
        <w:tab w:val="left" w:pos="360"/>
      </w:tabs>
      <w:overflowPunct w:val="0"/>
      <w:autoSpaceDE w:val="0"/>
      <w:autoSpaceDN w:val="0"/>
      <w:adjustRightInd w:val="0"/>
      <w:spacing w:line="360" w:lineRule="atLeast"/>
      <w:ind w:left="360" w:hanging="360"/>
      <w:jc w:val="both"/>
      <w:textAlignment w:val="baseline"/>
    </w:pPr>
    <w:rPr>
      <w:szCs w:val="20"/>
    </w:rPr>
  </w:style>
  <w:style w:type="paragraph" w:customStyle="1" w:styleId="Corpsdetexte22">
    <w:name w:val="Corps de texte 22"/>
    <w:basedOn w:val="Normal"/>
    <w:rsid w:val="00676FC2"/>
    <w:pPr>
      <w:overflowPunct w:val="0"/>
      <w:autoSpaceDE w:val="0"/>
      <w:autoSpaceDN w:val="0"/>
      <w:adjustRightInd w:val="0"/>
      <w:spacing w:line="240" w:lineRule="atLeast"/>
      <w:jc w:val="both"/>
      <w:textAlignment w:val="baseline"/>
    </w:pPr>
    <w:rPr>
      <w:szCs w:val="20"/>
    </w:rPr>
  </w:style>
  <w:style w:type="paragraph" w:customStyle="1" w:styleId="CorpsdeTexte0">
    <w:name w:val="Corps de Texte"/>
    <w:rsid w:val="00E54542"/>
    <w:pPr>
      <w:widowControl w:val="0"/>
      <w:adjustRightInd w:val="0"/>
      <w:spacing w:after="60" w:line="360" w:lineRule="atLeast"/>
      <w:jc w:val="both"/>
      <w:textAlignment w:val="baseline"/>
    </w:pPr>
    <w:rPr>
      <w:rFonts w:ascii="Futura Md" w:hAnsi="Futura Md"/>
      <w:sz w:val="22"/>
      <w:szCs w:val="24"/>
    </w:rPr>
  </w:style>
  <w:style w:type="paragraph" w:customStyle="1" w:styleId="ST">
    <w:name w:val="ST"/>
    <w:basedOn w:val="Corpsdetexte"/>
    <w:next w:val="Corpsdetexte"/>
    <w:rsid w:val="00630EC4"/>
    <w:pPr>
      <w:overflowPunct w:val="0"/>
      <w:autoSpaceDE w:val="0"/>
      <w:autoSpaceDN w:val="0"/>
      <w:adjustRightInd w:val="0"/>
      <w:spacing w:after="120" w:line="320" w:lineRule="atLeast"/>
      <w:jc w:val="both"/>
      <w:textAlignment w:val="baseline"/>
    </w:pPr>
    <w:rPr>
      <w:rFonts w:ascii="Arial Black" w:hAnsi="Arial Black"/>
      <w:szCs w:val="20"/>
    </w:rPr>
  </w:style>
  <w:style w:type="character" w:customStyle="1" w:styleId="Lienhypertexte1">
    <w:name w:val="Lien hypertexte1"/>
    <w:rsid w:val="007973AD"/>
    <w:rPr>
      <w:color w:val="0000FF"/>
      <w:u w:val="single"/>
    </w:rPr>
  </w:style>
  <w:style w:type="paragraph" w:customStyle="1" w:styleId="ListeAPuces">
    <w:name w:val="ListeAPuces"/>
    <w:basedOn w:val="Normal"/>
    <w:rsid w:val="00646ED1"/>
    <w:pPr>
      <w:numPr>
        <w:numId w:val="21"/>
      </w:numPr>
      <w:jc w:val="both"/>
    </w:pPr>
    <w:rPr>
      <w:rFonts w:ascii="Arial Narrow" w:hAnsi="Arial Narrow"/>
      <w:szCs w:val="20"/>
      <w:lang w:eastAsia="en-US"/>
    </w:rPr>
  </w:style>
  <w:style w:type="character" w:customStyle="1" w:styleId="Titre1Car1">
    <w:name w:val="Titre 1 Car1"/>
    <w:aliases w:val="Titre 1 Car Car"/>
    <w:rsid w:val="00646ED1"/>
    <w:rPr>
      <w:b/>
      <w:bCs/>
      <w:color w:val="FF0000"/>
      <w:sz w:val="24"/>
      <w:szCs w:val="24"/>
      <w:lang w:val="fr-FR" w:eastAsia="fr-FR" w:bidi="ar-SA"/>
    </w:rPr>
  </w:style>
  <w:style w:type="paragraph" w:customStyle="1" w:styleId="Normal12pt">
    <w:name w:val="Normal + 12 pt"/>
    <w:aliases w:val="Gras,Noir"/>
    <w:basedOn w:val="Normal"/>
    <w:rsid w:val="00646ED1"/>
    <w:pPr>
      <w:shd w:val="clear" w:color="auto" w:fill="FFFFFF"/>
      <w:spacing w:line="180" w:lineRule="atLeast"/>
    </w:pPr>
    <w:rPr>
      <w:rFonts w:ascii="Times New Roman" w:hAnsi="Times New Roman"/>
      <w:b/>
      <w:bCs/>
      <w:color w:val="000000"/>
      <w:szCs w:val="24"/>
      <w:lang w:val="fr-CA"/>
    </w:rPr>
  </w:style>
  <w:style w:type="paragraph" w:customStyle="1" w:styleId="fcasegauche">
    <w:name w:val="f_case_gauche"/>
    <w:basedOn w:val="Normal"/>
    <w:rsid w:val="00F35054"/>
    <w:pPr>
      <w:suppressAutoHyphens/>
      <w:spacing w:after="60"/>
      <w:ind w:left="284" w:hanging="284"/>
      <w:jc w:val="both"/>
    </w:pPr>
    <w:rPr>
      <w:rFonts w:eastAsia="SimSun" w:cs="Univers"/>
      <w:szCs w:val="20"/>
      <w:lang w:eastAsia="zh-CN"/>
    </w:rPr>
  </w:style>
  <w:style w:type="paragraph" w:customStyle="1" w:styleId="fcase1ertab">
    <w:name w:val="f_case_1ertab"/>
    <w:basedOn w:val="Normal"/>
    <w:rsid w:val="00F35054"/>
    <w:pPr>
      <w:tabs>
        <w:tab w:val="left" w:pos="426"/>
      </w:tabs>
      <w:suppressAutoHyphens/>
      <w:ind w:left="709" w:hanging="709"/>
      <w:jc w:val="both"/>
    </w:pPr>
    <w:rPr>
      <w:rFonts w:eastAsia="SimSun" w:cs="Univers"/>
      <w:szCs w:val="20"/>
      <w:lang w:eastAsia="zh-CN"/>
    </w:rPr>
  </w:style>
  <w:style w:type="paragraph" w:customStyle="1" w:styleId="fcase2metab">
    <w:name w:val="f_case_2èmetab"/>
    <w:basedOn w:val="Normal"/>
    <w:rsid w:val="00F35054"/>
    <w:pPr>
      <w:tabs>
        <w:tab w:val="left" w:pos="426"/>
        <w:tab w:val="left" w:pos="851"/>
      </w:tabs>
      <w:suppressAutoHyphens/>
      <w:ind w:left="1134" w:hanging="1134"/>
      <w:jc w:val="both"/>
    </w:pPr>
    <w:rPr>
      <w:rFonts w:eastAsia="SimSun" w:cs="Univers"/>
      <w:szCs w:val="20"/>
      <w:lang w:eastAsia="zh-CN"/>
    </w:rPr>
  </w:style>
  <w:style w:type="paragraph" w:customStyle="1" w:styleId="Retraitcorpsdetexte22">
    <w:name w:val="Retrait corps de texte 22"/>
    <w:basedOn w:val="Normal"/>
    <w:rsid w:val="00F35054"/>
    <w:pPr>
      <w:tabs>
        <w:tab w:val="left" w:pos="360"/>
      </w:tabs>
      <w:overflowPunct w:val="0"/>
      <w:autoSpaceDE w:val="0"/>
      <w:autoSpaceDN w:val="0"/>
      <w:adjustRightInd w:val="0"/>
      <w:spacing w:line="360" w:lineRule="atLeast"/>
      <w:ind w:left="360" w:hanging="360"/>
      <w:jc w:val="both"/>
      <w:textAlignment w:val="baseline"/>
    </w:pPr>
    <w:rPr>
      <w:rFonts w:ascii="Arial" w:hAnsi="Arial"/>
      <w:szCs w:val="20"/>
    </w:rPr>
  </w:style>
  <w:style w:type="character" w:styleId="Textedelespacerserv">
    <w:name w:val="Placeholder Text"/>
    <w:basedOn w:val="Policepardfaut"/>
    <w:uiPriority w:val="99"/>
    <w:semiHidden/>
    <w:rsid w:val="00B067CB"/>
    <w:rPr>
      <w:color w:val="666666"/>
    </w:rPr>
  </w:style>
  <w:style w:type="table" w:customStyle="1" w:styleId="Grilledutableau11">
    <w:name w:val="Grille du tableau11"/>
    <w:basedOn w:val="TableauNormal"/>
    <w:uiPriority w:val="59"/>
    <w:rsid w:val="00793CAC"/>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6185">
      <w:bodyDiv w:val="1"/>
      <w:marLeft w:val="0"/>
      <w:marRight w:val="0"/>
      <w:marTop w:val="0"/>
      <w:marBottom w:val="0"/>
      <w:divBdr>
        <w:top w:val="none" w:sz="0" w:space="0" w:color="auto"/>
        <w:left w:val="none" w:sz="0" w:space="0" w:color="auto"/>
        <w:bottom w:val="none" w:sz="0" w:space="0" w:color="auto"/>
        <w:right w:val="none" w:sz="0" w:space="0" w:color="auto"/>
      </w:divBdr>
    </w:div>
    <w:div w:id="738553075">
      <w:bodyDiv w:val="1"/>
      <w:marLeft w:val="0"/>
      <w:marRight w:val="0"/>
      <w:marTop w:val="0"/>
      <w:marBottom w:val="0"/>
      <w:divBdr>
        <w:top w:val="none" w:sz="0" w:space="0" w:color="auto"/>
        <w:left w:val="none" w:sz="0" w:space="0" w:color="auto"/>
        <w:bottom w:val="none" w:sz="0" w:space="0" w:color="auto"/>
        <w:right w:val="none" w:sz="0" w:space="0" w:color="auto"/>
      </w:divBdr>
    </w:div>
    <w:div w:id="989094007">
      <w:bodyDiv w:val="1"/>
      <w:marLeft w:val="0"/>
      <w:marRight w:val="0"/>
      <w:marTop w:val="0"/>
      <w:marBottom w:val="0"/>
      <w:divBdr>
        <w:top w:val="none" w:sz="0" w:space="0" w:color="auto"/>
        <w:left w:val="none" w:sz="0" w:space="0" w:color="auto"/>
        <w:bottom w:val="none" w:sz="0" w:space="0" w:color="auto"/>
        <w:right w:val="none" w:sz="0" w:space="0" w:color="auto"/>
      </w:divBdr>
    </w:div>
    <w:div w:id="1229727661">
      <w:bodyDiv w:val="1"/>
      <w:marLeft w:val="0"/>
      <w:marRight w:val="0"/>
      <w:marTop w:val="0"/>
      <w:marBottom w:val="0"/>
      <w:divBdr>
        <w:top w:val="none" w:sz="0" w:space="0" w:color="auto"/>
        <w:left w:val="none" w:sz="0" w:space="0" w:color="auto"/>
        <w:bottom w:val="none" w:sz="0" w:space="0" w:color="auto"/>
        <w:right w:val="none" w:sz="0" w:space="0" w:color="auto"/>
      </w:divBdr>
    </w:div>
    <w:div w:id="1280532569">
      <w:bodyDiv w:val="1"/>
      <w:marLeft w:val="0"/>
      <w:marRight w:val="0"/>
      <w:marTop w:val="0"/>
      <w:marBottom w:val="0"/>
      <w:divBdr>
        <w:top w:val="none" w:sz="0" w:space="0" w:color="auto"/>
        <w:left w:val="none" w:sz="0" w:space="0" w:color="auto"/>
        <w:bottom w:val="none" w:sz="0" w:space="0" w:color="auto"/>
        <w:right w:val="none" w:sz="0" w:space="0" w:color="auto"/>
      </w:divBdr>
    </w:div>
    <w:div w:id="134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tilisateur\Documents\Sous%20G\Mel%20T&#233;l&#233;travail%202023\Clients%202023\Collectivit&#233;%20Territoriale%20de%20Guyane%202024\3-%20DCE\BASE%20A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2F1A8D48-6389-43A6-8968-AF1A283840CF}"/>
      </w:docPartPr>
      <w:docPartBody>
        <w:p w:rsidR="00D8759E" w:rsidRDefault="00D8759E">
          <w:r w:rsidRPr="00B8154C">
            <w:rPr>
              <w:rStyle w:val="Textedelespacerserv"/>
            </w:rPr>
            <w:t>Cliquez ou appuyez ici pour entrer du texte.</w:t>
          </w:r>
        </w:p>
      </w:docPartBody>
    </w:docPart>
    <w:docPart>
      <w:docPartPr>
        <w:name w:val="1AE49041CF344627B59801E3D35CF05F"/>
        <w:category>
          <w:name w:val="Général"/>
          <w:gallery w:val="placeholder"/>
        </w:category>
        <w:types>
          <w:type w:val="bbPlcHdr"/>
        </w:types>
        <w:behaviors>
          <w:behavior w:val="content"/>
        </w:behaviors>
        <w:guid w:val="{B6DACD91-3438-4384-B04D-4FB5F1CA5066}"/>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1AE49041CF344627B59801E3D35CF05F"/>
          </w:pPr>
        </w:p>
      </w:docPartBody>
    </w:docPart>
    <w:docPart>
      <w:docPartPr>
        <w:name w:val="F385F46E907F4ED7B51A5D89DC364F4B"/>
        <w:category>
          <w:name w:val="Général"/>
          <w:gallery w:val="placeholder"/>
        </w:category>
        <w:types>
          <w:type w:val="bbPlcHdr"/>
        </w:types>
        <w:behaviors>
          <w:behavior w:val="content"/>
        </w:behaviors>
        <w:guid w:val="{62156EFA-3E95-483D-BA99-52661FB87CE1}"/>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rsidP="00D8759E">
          <w:pPr>
            <w:pStyle w:val="F385F46E907F4ED7B51A5D89DC364F4B"/>
          </w:pPr>
        </w:p>
      </w:docPartBody>
    </w:docPart>
    <w:docPart>
      <w:docPartPr>
        <w:name w:val="DDB79FE78829428F930AF32B01D4C64E"/>
        <w:category>
          <w:name w:val="Général"/>
          <w:gallery w:val="placeholder"/>
        </w:category>
        <w:types>
          <w:type w:val="bbPlcHdr"/>
        </w:types>
        <w:behaviors>
          <w:behavior w:val="content"/>
        </w:behaviors>
        <w:guid w:val="{0E291972-0F94-47A4-B51F-BD5E9BD572FD}"/>
      </w:docPartPr>
      <w:docPartBody>
        <w:p w:rsidR="0006252A" w:rsidRPr="00A95EE4" w:rsidRDefault="0006252A" w:rsidP="00162E69">
          <w:pPr>
            <w:shd w:val="clear" w:color="auto" w:fill="C1E4F5" w:themeFill="accent1" w:themeFillTint="33"/>
            <w:tabs>
              <w:tab w:val="left" w:pos="851"/>
            </w:tabs>
            <w:spacing w:line="276" w:lineRule="auto"/>
            <w:jc w:val="both"/>
            <w:rPr>
              <w:rFonts w:cstheme="minorHAnsi"/>
              <w:b/>
              <w:bCs/>
            </w:rPr>
          </w:pPr>
          <w:r w:rsidRPr="00A95EE4">
            <w:rPr>
              <w:rFonts w:cstheme="minorHAnsi"/>
              <w:b/>
              <w:bCs/>
            </w:rPr>
            <w:t xml:space="preserve">                                                                                                                                           </w:t>
          </w:r>
        </w:p>
        <w:p w:rsidR="00D8759E" w:rsidRDefault="00D8759E"/>
      </w:docPartBody>
    </w:docPart>
    <w:docPart>
      <w:docPartPr>
        <w:name w:val="8FD133626EB94D619F57D464663FA4E4"/>
        <w:category>
          <w:name w:val="Général"/>
          <w:gallery w:val="placeholder"/>
        </w:category>
        <w:types>
          <w:type w:val="bbPlcHdr"/>
        </w:types>
        <w:behaviors>
          <w:behavior w:val="content"/>
        </w:behaviors>
        <w:guid w:val="{C509050F-AD3C-4F0E-9B96-8713E8DEE750}"/>
      </w:docPartPr>
      <w:docPartBody>
        <w:p w:rsidR="00D8759E" w:rsidRDefault="0006252A" w:rsidP="0006252A">
          <w:pPr>
            <w:pStyle w:val="8FD133626EB94D619F57D464663FA4E4"/>
          </w:pPr>
          <w:r w:rsidRPr="00AB1C6B">
            <w:rPr>
              <w:rFonts w:cstheme="minorHAnsi"/>
              <w:b/>
              <w:bCs/>
              <w:szCs w:val="22"/>
            </w:rPr>
            <w:t>Désignation</w:t>
          </w:r>
        </w:p>
      </w:docPartBody>
    </w:docPart>
    <w:docPart>
      <w:docPartPr>
        <w:name w:val="84D4141733124F5B8E37B4D12BB64526"/>
        <w:category>
          <w:name w:val="Général"/>
          <w:gallery w:val="placeholder"/>
        </w:category>
        <w:types>
          <w:type w:val="bbPlcHdr"/>
        </w:types>
        <w:behaviors>
          <w:behavior w:val="content"/>
        </w:behaviors>
        <w:guid w:val="{0874160C-3DC5-4E7E-9E2C-E46E6FAA30C5}"/>
      </w:docPartPr>
      <w:docPartBody>
        <w:p w:rsidR="00D8759E" w:rsidRDefault="0006252A" w:rsidP="0006252A">
          <w:pPr>
            <w:pStyle w:val="84D4141733124F5B8E37B4D12BB64526"/>
          </w:pPr>
          <w:r w:rsidRPr="00AB1C6B">
            <w:rPr>
              <w:rFonts w:cstheme="minorHAnsi"/>
              <w:b/>
              <w:bCs/>
              <w:szCs w:val="22"/>
            </w:rPr>
            <w:t>Désignation</w:t>
          </w:r>
        </w:p>
      </w:docPartBody>
    </w:docPart>
    <w:docPart>
      <w:docPartPr>
        <w:name w:val="AC583A54DA1041129FEB70059BEBBFE7"/>
        <w:category>
          <w:name w:val="Général"/>
          <w:gallery w:val="placeholder"/>
        </w:category>
        <w:types>
          <w:type w:val="bbPlcHdr"/>
        </w:types>
        <w:behaviors>
          <w:behavior w:val="content"/>
        </w:behaviors>
        <w:guid w:val="{F1F7734A-85CF-4A77-AF49-4A6B686FA9FB}"/>
      </w:docPartPr>
      <w:docPartBody>
        <w:p w:rsidR="00D8759E" w:rsidRDefault="0006252A" w:rsidP="0006252A">
          <w:pPr>
            <w:pStyle w:val="AC583A54DA1041129FEB70059BEBBFE7"/>
          </w:pPr>
          <w:r w:rsidRPr="00AB1C6B">
            <w:rPr>
              <w:rFonts w:cstheme="minorHAnsi"/>
              <w:b/>
              <w:bCs/>
              <w:szCs w:val="22"/>
            </w:rPr>
            <w:t>nature</w:t>
          </w:r>
        </w:p>
      </w:docPartBody>
    </w:docPart>
    <w:docPart>
      <w:docPartPr>
        <w:name w:val="CECE4855D81B4EA997364CE36EBBB625"/>
        <w:category>
          <w:name w:val="Général"/>
          <w:gallery w:val="placeholder"/>
        </w:category>
        <w:types>
          <w:type w:val="bbPlcHdr"/>
        </w:types>
        <w:behaviors>
          <w:behavior w:val="content"/>
        </w:behaviors>
        <w:guid w:val="{EE4C445A-6644-4F4F-B17C-825E560703D0}"/>
      </w:docPartPr>
      <w:docPartBody>
        <w:p w:rsidR="00D8759E" w:rsidRDefault="0006252A" w:rsidP="0006252A">
          <w:pPr>
            <w:pStyle w:val="CECE4855D81B4EA997364CE36EBBB625"/>
          </w:pPr>
          <w:r w:rsidRPr="00AB1C6B">
            <w:rPr>
              <w:rFonts w:cstheme="minorHAnsi"/>
              <w:b/>
              <w:bCs/>
              <w:szCs w:val="22"/>
            </w:rPr>
            <w:t>nature</w:t>
          </w:r>
        </w:p>
      </w:docPartBody>
    </w:docPart>
    <w:docPart>
      <w:docPartPr>
        <w:name w:val="BD9C54F911694351BF44C1900F6A2668"/>
        <w:category>
          <w:name w:val="Général"/>
          <w:gallery w:val="placeholder"/>
        </w:category>
        <w:types>
          <w:type w:val="bbPlcHdr"/>
        </w:types>
        <w:behaviors>
          <w:behavior w:val="content"/>
        </w:behaviors>
        <w:guid w:val="{D6660BFB-C8EE-443B-9F79-AF734E53D6C0}"/>
      </w:docPartPr>
      <w:docPartBody>
        <w:p w:rsidR="00D8759E" w:rsidRDefault="0006252A" w:rsidP="0006252A">
          <w:pPr>
            <w:pStyle w:val="BD9C54F911694351BF44C1900F6A2668"/>
          </w:pPr>
          <w:r w:rsidRPr="00AB1C6B">
            <w:rPr>
              <w:rFonts w:cstheme="minorHAnsi"/>
              <w:b/>
              <w:bCs/>
              <w:szCs w:val="22"/>
            </w:rPr>
            <w:t>nature</w:t>
          </w:r>
        </w:p>
      </w:docPartBody>
    </w:docPart>
    <w:docPart>
      <w:docPartPr>
        <w:name w:val="2257EAE759724D7C90E3120D0909144C"/>
        <w:category>
          <w:name w:val="Général"/>
          <w:gallery w:val="placeholder"/>
        </w:category>
        <w:types>
          <w:type w:val="bbPlcHdr"/>
        </w:types>
        <w:behaviors>
          <w:behavior w:val="content"/>
        </w:behaviors>
        <w:guid w:val="{F8CC3A41-04C7-429C-9E96-09AECA630B02}"/>
      </w:docPartPr>
      <w:docPartBody>
        <w:p w:rsidR="00D8759E" w:rsidRDefault="0006252A" w:rsidP="0006252A">
          <w:pPr>
            <w:pStyle w:val="2257EAE759724D7C90E3120D0909144C"/>
          </w:pPr>
          <w:r w:rsidRPr="00AB1C6B">
            <w:rPr>
              <w:rFonts w:cstheme="minorHAnsi"/>
              <w:b/>
              <w:bCs/>
              <w:szCs w:val="22"/>
            </w:rPr>
            <w:t>En euros</w:t>
          </w:r>
        </w:p>
      </w:docPartBody>
    </w:docPart>
    <w:docPart>
      <w:docPartPr>
        <w:name w:val="34E9060078B54FD5A1D6A4CB263BC357"/>
        <w:category>
          <w:name w:val="Général"/>
          <w:gallery w:val="placeholder"/>
        </w:category>
        <w:types>
          <w:type w:val="bbPlcHdr"/>
        </w:types>
        <w:behaviors>
          <w:behavior w:val="content"/>
        </w:behaviors>
        <w:guid w:val="{B71FC847-E908-4E35-82C3-2E4D23C73F5A}"/>
      </w:docPartPr>
      <w:docPartBody>
        <w:p w:rsidR="00D8759E" w:rsidRDefault="0006252A" w:rsidP="0006252A">
          <w:pPr>
            <w:pStyle w:val="34E9060078B54FD5A1D6A4CB263BC357"/>
          </w:pPr>
          <w:r w:rsidRPr="00AB1C6B">
            <w:rPr>
              <w:rFonts w:cstheme="minorHAnsi"/>
              <w:b/>
              <w:bCs/>
              <w:szCs w:val="22"/>
            </w:rPr>
            <w:t>En euros</w:t>
          </w:r>
        </w:p>
      </w:docPartBody>
    </w:docPart>
    <w:docPart>
      <w:docPartPr>
        <w:name w:val="A1498D9823A7478AA0C0A63E182856CA"/>
        <w:category>
          <w:name w:val="Général"/>
          <w:gallery w:val="placeholder"/>
        </w:category>
        <w:types>
          <w:type w:val="bbPlcHdr"/>
        </w:types>
        <w:behaviors>
          <w:behavior w:val="content"/>
        </w:behaviors>
        <w:guid w:val="{E17D8829-3CEA-470F-974F-C0CE648FCC85}"/>
      </w:docPartPr>
      <w:docPartBody>
        <w:p w:rsidR="00D8759E" w:rsidRDefault="0006252A" w:rsidP="0006252A">
          <w:pPr>
            <w:pStyle w:val="A1498D9823A7478AA0C0A63E182856CA"/>
          </w:pPr>
          <w:r w:rsidRPr="00AB1C6B">
            <w:rPr>
              <w:rFonts w:cstheme="minorHAnsi"/>
              <w:b/>
              <w:bCs/>
              <w:szCs w:val="22"/>
            </w:rPr>
            <w:t>En euros</w:t>
          </w:r>
        </w:p>
      </w:docPartBody>
    </w:docPart>
    <w:docPart>
      <w:docPartPr>
        <w:name w:val="63F90B440BE4450C96BD0CE35D6E5946"/>
        <w:category>
          <w:name w:val="Général"/>
          <w:gallery w:val="placeholder"/>
        </w:category>
        <w:types>
          <w:type w:val="bbPlcHdr"/>
        </w:types>
        <w:behaviors>
          <w:behavior w:val="content"/>
        </w:behaviors>
        <w:guid w:val="{F16305F7-7A58-4396-91FA-B98DD9068DD1}"/>
      </w:docPartPr>
      <w:docPartBody>
        <w:p w:rsidR="00D8759E" w:rsidRDefault="0006252A" w:rsidP="0006252A">
          <w:pPr>
            <w:pStyle w:val="63F90B440BE4450C96BD0CE35D6E5946"/>
          </w:pPr>
          <w:r w:rsidRPr="00AB1C6B">
            <w:rPr>
              <w:rFonts w:cstheme="minorHAnsi"/>
              <w:b/>
              <w:bCs/>
              <w:szCs w:val="22"/>
            </w:rPr>
            <w:t>Désignation</w:t>
          </w:r>
        </w:p>
      </w:docPartBody>
    </w:docPart>
    <w:docPart>
      <w:docPartPr>
        <w:name w:val="401754797B1243BA9A27567A0CDF2AA6"/>
        <w:category>
          <w:name w:val="Général"/>
          <w:gallery w:val="placeholder"/>
        </w:category>
        <w:types>
          <w:type w:val="bbPlcHdr"/>
        </w:types>
        <w:behaviors>
          <w:behavior w:val="content"/>
        </w:behaviors>
        <w:guid w:val="{01B492AC-8922-4813-B9A9-3151D6B53B40}"/>
      </w:docPartPr>
      <w:docPartBody>
        <w:p w:rsidR="00D8759E" w:rsidRDefault="0006252A" w:rsidP="0006252A">
          <w:pPr>
            <w:pStyle w:val="401754797B1243BA9A27567A0CDF2AA6"/>
          </w:pPr>
          <w:r w:rsidRPr="00AB1C6B">
            <w:rPr>
              <w:rFonts w:cstheme="minorHAnsi"/>
              <w:b/>
              <w:bCs/>
              <w:szCs w:val="22"/>
            </w:rPr>
            <w:t xml:space="preserve">numéro de compte </w:t>
          </w:r>
        </w:p>
      </w:docPartBody>
    </w:docPart>
    <w:docPart>
      <w:docPartPr>
        <w:name w:val="C27A56E152E1406EB6FAB0AB64791A29"/>
        <w:category>
          <w:name w:val="Général"/>
          <w:gallery w:val="placeholder"/>
        </w:category>
        <w:types>
          <w:type w:val="bbPlcHdr"/>
        </w:types>
        <w:behaviors>
          <w:behavior w:val="content"/>
        </w:behaviors>
        <w:guid w:val="{EBD1BC71-036B-49AA-8F2D-C2B0AC2DEFF2}"/>
      </w:docPartPr>
      <w:docPartBody>
        <w:p w:rsidR="00D8759E" w:rsidRDefault="0006252A" w:rsidP="0006252A">
          <w:pPr>
            <w:pStyle w:val="C27A56E152E1406EB6FAB0AB64791A29"/>
          </w:pPr>
          <w:r w:rsidRPr="00467773">
            <w:rPr>
              <w:rFonts w:cstheme="minorHAnsi"/>
              <w:b/>
              <w:bCs/>
              <w:szCs w:val="22"/>
              <w:u w:val="single"/>
            </w:rPr>
            <w:t>A remplir</w:t>
          </w:r>
        </w:p>
      </w:docPartBody>
    </w:docPart>
    <w:docPart>
      <w:docPartPr>
        <w:name w:val="344FF1097D9045F4B34B5909B904A4DF"/>
        <w:category>
          <w:name w:val="Général"/>
          <w:gallery w:val="placeholder"/>
        </w:category>
        <w:types>
          <w:type w:val="bbPlcHdr"/>
        </w:types>
        <w:behaviors>
          <w:behavior w:val="content"/>
        </w:behaviors>
        <w:guid w:val="{928BA078-3E99-4ED7-A0F1-B6DFFC1851F3}"/>
      </w:docPartPr>
      <w:docPartBody>
        <w:p w:rsidR="00D8759E" w:rsidRDefault="0006252A" w:rsidP="0006252A">
          <w:pPr>
            <w:pStyle w:val="344FF1097D9045F4B34B5909B904A4DF"/>
          </w:pPr>
          <w:r w:rsidRPr="00467773">
            <w:rPr>
              <w:rFonts w:cstheme="minorHAnsi"/>
              <w:b/>
              <w:bCs/>
              <w:szCs w:val="22"/>
              <w:u w:val="single"/>
            </w:rPr>
            <w:t>A remplir</w:t>
          </w:r>
        </w:p>
      </w:docPartBody>
    </w:docPart>
    <w:docPart>
      <w:docPartPr>
        <w:name w:val="F1E5EF0AFB4A4C899406AE3FC7C9272D"/>
        <w:category>
          <w:name w:val="Général"/>
          <w:gallery w:val="placeholder"/>
        </w:category>
        <w:types>
          <w:type w:val="bbPlcHdr"/>
        </w:types>
        <w:behaviors>
          <w:behavior w:val="content"/>
        </w:behaviors>
        <w:guid w:val="{36C8AB72-5DB2-41B1-8F1D-4CC4E06B35DD}"/>
      </w:docPartPr>
      <w:docPartBody>
        <w:p w:rsidR="00D8759E" w:rsidRDefault="0006252A" w:rsidP="0006252A">
          <w:pPr>
            <w:pStyle w:val="F1E5EF0AFB4A4C899406AE3FC7C9272D"/>
          </w:pPr>
          <w:r w:rsidRPr="00467773">
            <w:rPr>
              <w:rFonts w:cstheme="minorHAnsi"/>
              <w:b/>
              <w:bCs/>
              <w:szCs w:val="22"/>
              <w:u w:val="single"/>
            </w:rPr>
            <w:t>A remplir</w:t>
          </w:r>
        </w:p>
      </w:docPartBody>
    </w:docPart>
    <w:docPart>
      <w:docPartPr>
        <w:name w:val="6981CCEE14C1451DB37751EE748B79FC"/>
        <w:category>
          <w:name w:val="Général"/>
          <w:gallery w:val="placeholder"/>
        </w:category>
        <w:types>
          <w:type w:val="bbPlcHdr"/>
        </w:types>
        <w:behaviors>
          <w:behavior w:val="content"/>
        </w:behaviors>
        <w:guid w:val="{D23EEF16-6BDD-4200-A9C0-55F014233406}"/>
      </w:docPartPr>
      <w:docPartBody>
        <w:p w:rsidR="00D8759E" w:rsidRDefault="0006252A" w:rsidP="0006252A">
          <w:pPr>
            <w:pStyle w:val="6981CCEE14C1451DB37751EE748B79FC"/>
          </w:pPr>
          <w:r w:rsidRPr="00162E69">
            <w:rPr>
              <w:rFonts w:cstheme="minorHAnsi"/>
              <w:b/>
              <w:bCs/>
              <w:i/>
              <w:szCs w:val="22"/>
              <w:u w:val="single"/>
            </w:rPr>
            <w:t>[Indiquer le nom commercial et la dénomination sociale du mandataire]</w:t>
          </w:r>
        </w:p>
      </w:docPartBody>
    </w:docPart>
    <w:docPart>
      <w:docPartPr>
        <w:name w:val="C5FBBB9DCC2242979C04E266043CCEA2"/>
        <w:category>
          <w:name w:val="Général"/>
          <w:gallery w:val="placeholder"/>
        </w:category>
        <w:types>
          <w:type w:val="bbPlcHdr"/>
        </w:types>
        <w:behaviors>
          <w:behavior w:val="content"/>
        </w:behaviors>
        <w:guid w:val="{D6988D08-1243-474D-87B5-3B00A52579F4}"/>
      </w:docPartPr>
      <w:docPartBody>
        <w:p w:rsidR="00D8759E" w:rsidRDefault="0006252A" w:rsidP="0006252A">
          <w:pPr>
            <w:pStyle w:val="C5FBBB9DCC2242979C04E266043CCEA2"/>
          </w:pPr>
          <w:r w:rsidRPr="00AB1C6B">
            <w:rPr>
              <w:rFonts w:cstheme="minorHAnsi"/>
              <w:b/>
              <w:bCs/>
              <w:szCs w:val="22"/>
            </w:rPr>
            <w:t>Désignation</w:t>
          </w:r>
        </w:p>
      </w:docPartBody>
    </w:docPart>
    <w:docPart>
      <w:docPartPr>
        <w:name w:val="4BAE65FD3A644A19B94009D7DA8AE034"/>
        <w:category>
          <w:name w:val="Général"/>
          <w:gallery w:val="placeholder"/>
        </w:category>
        <w:types>
          <w:type w:val="bbPlcHdr"/>
        </w:types>
        <w:behaviors>
          <w:behavior w:val="content"/>
        </w:behaviors>
        <w:guid w:val="{2B6C6985-DFD4-4B54-8BEA-B491B81ADFFC}"/>
      </w:docPartPr>
      <w:docPartBody>
        <w:p w:rsidR="0006252A" w:rsidRDefault="0006252A" w:rsidP="0006252A">
          <w:pPr>
            <w:pStyle w:val="4BAE65FD3A644A19B94009D7DA8AE034"/>
          </w:pPr>
          <w:r w:rsidRPr="00001618">
            <w:rPr>
              <w:rFonts w:cs="Calibri"/>
              <w:b/>
              <w:bCs/>
              <w:szCs w:val="22"/>
              <w:u w:val="single"/>
            </w:rPr>
            <w:t xml:space="preserve"> A compléter</w:t>
          </w:r>
        </w:p>
      </w:docPartBody>
    </w:docPart>
    <w:docPart>
      <w:docPartPr>
        <w:name w:val="E58FE862CB3442B6B85915865A2074A6"/>
        <w:category>
          <w:name w:val="Général"/>
          <w:gallery w:val="placeholder"/>
        </w:category>
        <w:types>
          <w:type w:val="bbPlcHdr"/>
        </w:types>
        <w:behaviors>
          <w:behavior w:val="content"/>
        </w:behaviors>
        <w:guid w:val="{9B621BF4-2734-49C2-AA28-D07C0F084159}"/>
      </w:docPartPr>
      <w:docPartBody>
        <w:p w:rsidR="0006252A" w:rsidRDefault="0006252A" w:rsidP="0006252A">
          <w:pPr>
            <w:pStyle w:val="E58FE862CB3442B6B85915865A2074A6"/>
          </w:pPr>
          <w:r w:rsidRPr="00001618">
            <w:rPr>
              <w:rFonts w:cs="Calibri"/>
              <w:b/>
              <w:bCs/>
              <w:szCs w:val="22"/>
              <w:u w:val="single"/>
            </w:rPr>
            <w:t xml:space="preserve"> A compléter</w:t>
          </w:r>
        </w:p>
      </w:docPartBody>
    </w:docPart>
    <w:docPart>
      <w:docPartPr>
        <w:name w:val="8BEDA29D37C04AE3B6B0AB1444C60E70"/>
        <w:category>
          <w:name w:val="Général"/>
          <w:gallery w:val="placeholder"/>
        </w:category>
        <w:types>
          <w:type w:val="bbPlcHdr"/>
        </w:types>
        <w:behaviors>
          <w:behavior w:val="content"/>
        </w:behaviors>
        <w:guid w:val="{F7C74E26-200A-4EEB-B55B-8E62C26BDC71}"/>
      </w:docPartPr>
      <w:docPartBody>
        <w:p w:rsidR="0006252A" w:rsidRDefault="0006252A" w:rsidP="0006252A">
          <w:pPr>
            <w:pStyle w:val="8BEDA29D37C04AE3B6B0AB1444C60E70"/>
          </w:pPr>
          <w:r w:rsidRPr="00001618">
            <w:rPr>
              <w:rFonts w:cs="Calibri"/>
              <w:b/>
              <w:bCs/>
              <w:szCs w:val="22"/>
              <w:u w:val="single"/>
            </w:rPr>
            <w:t xml:space="preserve"> A compléter</w:t>
          </w:r>
        </w:p>
      </w:docPartBody>
    </w:docPart>
    <w:docPart>
      <w:docPartPr>
        <w:name w:val="401B4F45B5194E4F866830662F1944CB"/>
        <w:category>
          <w:name w:val="Général"/>
          <w:gallery w:val="placeholder"/>
        </w:category>
        <w:types>
          <w:type w:val="bbPlcHdr"/>
        </w:types>
        <w:behaviors>
          <w:behavior w:val="content"/>
        </w:behaviors>
        <w:guid w:val="{41404882-B672-4C6B-A85D-9D7104CC7C53}"/>
      </w:docPartPr>
      <w:docPartBody>
        <w:p w:rsidR="0006252A" w:rsidRDefault="0006252A" w:rsidP="0006252A">
          <w:pPr>
            <w:pStyle w:val="401B4F45B5194E4F866830662F1944CB"/>
          </w:pPr>
          <w:r w:rsidRPr="00001618">
            <w:rPr>
              <w:rFonts w:cs="Calibri"/>
              <w:b/>
              <w:bCs/>
              <w:szCs w:val="22"/>
              <w:u w:val="single"/>
            </w:rPr>
            <w:t xml:space="preserve"> A compléter</w:t>
          </w:r>
        </w:p>
      </w:docPartBody>
    </w:docPart>
    <w:docPart>
      <w:docPartPr>
        <w:name w:val="110422ECE7CB4956B582E9A8641CAE9A"/>
        <w:category>
          <w:name w:val="Général"/>
          <w:gallery w:val="placeholder"/>
        </w:category>
        <w:types>
          <w:type w:val="bbPlcHdr"/>
        </w:types>
        <w:behaviors>
          <w:behavior w:val="content"/>
        </w:behaviors>
        <w:guid w:val="{EBA2B47C-BF02-4373-A843-C299A95DC11A}"/>
      </w:docPartPr>
      <w:docPartBody>
        <w:p w:rsidR="0006252A" w:rsidRDefault="0006252A" w:rsidP="0006252A">
          <w:pPr>
            <w:pStyle w:val="110422ECE7CB4956B582E9A8641CAE9A"/>
          </w:pPr>
          <w:r w:rsidRPr="00001618">
            <w:rPr>
              <w:rFonts w:cs="Calibri"/>
              <w:b/>
              <w:bCs/>
              <w:szCs w:val="22"/>
              <w:u w:val="single"/>
            </w:rPr>
            <w:t xml:space="preserve"> A compléter</w:t>
          </w:r>
        </w:p>
      </w:docPartBody>
    </w:docPart>
    <w:docPart>
      <w:docPartPr>
        <w:name w:val="AFA8390743224C5BB326B17A97D99AA7"/>
        <w:category>
          <w:name w:val="Général"/>
          <w:gallery w:val="placeholder"/>
        </w:category>
        <w:types>
          <w:type w:val="bbPlcHdr"/>
        </w:types>
        <w:behaviors>
          <w:behavior w:val="content"/>
        </w:behaviors>
        <w:guid w:val="{60113D1E-9BE1-4850-B68D-A9182CEC1957}"/>
      </w:docPartPr>
      <w:docPartBody>
        <w:p w:rsidR="0006252A" w:rsidRDefault="0006252A" w:rsidP="0006252A">
          <w:pPr>
            <w:pStyle w:val="AFA8390743224C5BB326B17A97D99AA7"/>
          </w:pPr>
          <w:r w:rsidRPr="00001618">
            <w:rPr>
              <w:rFonts w:cs="Calibri"/>
              <w:b/>
              <w:bCs/>
              <w:szCs w:val="22"/>
              <w:u w:val="single"/>
            </w:rPr>
            <w:t xml:space="preserve"> A compléter</w:t>
          </w:r>
        </w:p>
      </w:docPartBody>
    </w:docPart>
    <w:docPart>
      <w:docPartPr>
        <w:name w:val="894A90CEC28D4B2BA0FA192FFF29BE9B"/>
        <w:category>
          <w:name w:val="Général"/>
          <w:gallery w:val="placeholder"/>
        </w:category>
        <w:types>
          <w:type w:val="bbPlcHdr"/>
        </w:types>
        <w:behaviors>
          <w:behavior w:val="content"/>
        </w:behaviors>
        <w:guid w:val="{D8B528B5-11F4-45D5-A63B-C0C7FB37AC59}"/>
      </w:docPartPr>
      <w:docPartBody>
        <w:p w:rsidR="0006252A" w:rsidRDefault="0006252A" w:rsidP="0006252A">
          <w:pPr>
            <w:pStyle w:val="894A90CEC28D4B2BA0FA192FFF29BE9B"/>
          </w:pPr>
          <w:r w:rsidRPr="00001618">
            <w:rPr>
              <w:rFonts w:cs="Calibri"/>
              <w:b/>
              <w:bCs/>
              <w:szCs w:val="22"/>
              <w:u w:val="single"/>
            </w:rPr>
            <w:t xml:space="preserve"> A compléter</w:t>
          </w:r>
        </w:p>
      </w:docPartBody>
    </w:docPart>
    <w:docPart>
      <w:docPartPr>
        <w:name w:val="1B29424B495E47AA9499A569281EE201"/>
        <w:category>
          <w:name w:val="Général"/>
          <w:gallery w:val="placeholder"/>
        </w:category>
        <w:types>
          <w:type w:val="bbPlcHdr"/>
        </w:types>
        <w:behaviors>
          <w:behavior w:val="content"/>
        </w:behaviors>
        <w:guid w:val="{0275034B-29CB-4799-83BF-BEBB296BB503}"/>
      </w:docPartPr>
      <w:docPartBody>
        <w:p w:rsidR="0006252A" w:rsidRDefault="0006252A" w:rsidP="0006252A">
          <w:pPr>
            <w:pStyle w:val="1B29424B495E47AA9499A569281EE201"/>
          </w:pPr>
          <w:r w:rsidRPr="00467773">
            <w:rPr>
              <w:rFonts w:cstheme="minorHAnsi"/>
              <w:b/>
              <w:bCs/>
              <w:szCs w:val="22"/>
              <w:u w:val="single"/>
            </w:rPr>
            <w:t>A remplir</w:t>
          </w:r>
        </w:p>
      </w:docPartBody>
    </w:docPart>
    <w:docPart>
      <w:docPartPr>
        <w:name w:val="E8D5D0E56BE74DDF84B1DCD998999829"/>
        <w:category>
          <w:name w:val="Général"/>
          <w:gallery w:val="placeholder"/>
        </w:category>
        <w:types>
          <w:type w:val="bbPlcHdr"/>
        </w:types>
        <w:behaviors>
          <w:behavior w:val="content"/>
        </w:behaviors>
        <w:guid w:val="{2B90E1F9-98E4-4E27-B0C2-728ACE6ECA04}"/>
      </w:docPartPr>
      <w:docPartBody>
        <w:p w:rsidR="0006252A" w:rsidRDefault="0006252A" w:rsidP="0006252A">
          <w:pPr>
            <w:pStyle w:val="E8D5D0E56BE74DDF84B1DCD998999829"/>
          </w:pPr>
          <w:r w:rsidRPr="00467773">
            <w:rPr>
              <w:rFonts w:cstheme="minorHAnsi"/>
              <w:b/>
              <w:bCs/>
              <w:szCs w:val="22"/>
              <w:u w:val="single"/>
            </w:rPr>
            <w:t>A remplir</w:t>
          </w:r>
        </w:p>
      </w:docPartBody>
    </w:docPart>
    <w:docPart>
      <w:docPartPr>
        <w:name w:val="85F8DD14702B42E8A157631C96C46D8D"/>
        <w:category>
          <w:name w:val="Général"/>
          <w:gallery w:val="placeholder"/>
        </w:category>
        <w:types>
          <w:type w:val="bbPlcHdr"/>
        </w:types>
        <w:behaviors>
          <w:behavior w:val="content"/>
        </w:behaviors>
        <w:guid w:val="{2DDD8950-C81D-4FB4-80E2-BD291E265245}"/>
      </w:docPartPr>
      <w:docPartBody>
        <w:p w:rsidR="0006252A" w:rsidRDefault="0006252A" w:rsidP="0006252A">
          <w:pPr>
            <w:pStyle w:val="85F8DD14702B42E8A157631C96C46D8D"/>
          </w:pPr>
          <w:r w:rsidRPr="00467773">
            <w:rPr>
              <w:rFonts w:cstheme="minorHAnsi"/>
              <w:b/>
              <w:bCs/>
              <w:szCs w:val="22"/>
              <w:u w:val="single"/>
            </w:rPr>
            <w:t>A remplir</w:t>
          </w:r>
        </w:p>
      </w:docPartBody>
    </w:docPart>
    <w:docPart>
      <w:docPartPr>
        <w:name w:val="1D5297C761D1486A85A32F4E43D1D22F"/>
        <w:category>
          <w:name w:val="Général"/>
          <w:gallery w:val="placeholder"/>
        </w:category>
        <w:types>
          <w:type w:val="bbPlcHdr"/>
        </w:types>
        <w:behaviors>
          <w:behavior w:val="content"/>
        </w:behaviors>
        <w:guid w:val="{DC4224E8-F973-475C-A9FB-ADEE0D8413D8}"/>
      </w:docPartPr>
      <w:docPartBody>
        <w:p w:rsidR="0006252A" w:rsidRDefault="0006252A" w:rsidP="0006252A">
          <w:pPr>
            <w:pStyle w:val="1D5297C761D1486A85A32F4E43D1D22F"/>
          </w:pPr>
          <w:r w:rsidRPr="00467773">
            <w:rPr>
              <w:rFonts w:cstheme="minorHAnsi"/>
              <w:b/>
              <w:bCs/>
              <w:szCs w:val="22"/>
              <w:u w:val="single"/>
            </w:rPr>
            <w:t>A remplir</w:t>
          </w:r>
        </w:p>
      </w:docPartBody>
    </w:docPart>
    <w:docPart>
      <w:docPartPr>
        <w:name w:val="80A1B7CDA7A4471DBB9FB711CA99AC65"/>
        <w:category>
          <w:name w:val="Général"/>
          <w:gallery w:val="placeholder"/>
        </w:category>
        <w:types>
          <w:type w:val="bbPlcHdr"/>
        </w:types>
        <w:behaviors>
          <w:behavior w:val="content"/>
        </w:behaviors>
        <w:guid w:val="{D349AECF-728E-4C2E-B3B8-DF6030DAC0F7}"/>
      </w:docPartPr>
      <w:docPartBody>
        <w:p w:rsidR="0006252A" w:rsidRDefault="0006252A" w:rsidP="0006252A">
          <w:pPr>
            <w:pStyle w:val="80A1B7CDA7A4471DBB9FB711CA99AC65"/>
          </w:pPr>
          <w:r w:rsidRPr="00467773">
            <w:rPr>
              <w:rFonts w:cstheme="minorHAnsi"/>
              <w:b/>
              <w:bCs/>
              <w:szCs w:val="22"/>
              <w:u w:val="single"/>
            </w:rPr>
            <w:t>A remplir</w:t>
          </w:r>
        </w:p>
      </w:docPartBody>
    </w:docPart>
    <w:docPart>
      <w:docPartPr>
        <w:name w:val="72B998FFAB1C483B8F29061CE5E72FEF"/>
        <w:category>
          <w:name w:val="Général"/>
          <w:gallery w:val="placeholder"/>
        </w:category>
        <w:types>
          <w:type w:val="bbPlcHdr"/>
        </w:types>
        <w:behaviors>
          <w:behavior w:val="content"/>
        </w:behaviors>
        <w:guid w:val="{AE7F2E94-518F-4AC1-95F8-7910CA9D94F0}"/>
      </w:docPartPr>
      <w:docPartBody>
        <w:p w:rsidR="0006252A" w:rsidRDefault="0006252A" w:rsidP="0006252A">
          <w:pPr>
            <w:pStyle w:val="72B998FFAB1C483B8F29061CE5E72FEF"/>
          </w:pPr>
          <w:r w:rsidRPr="00467773">
            <w:rPr>
              <w:rFonts w:cstheme="minorHAnsi"/>
              <w:b/>
              <w:bCs/>
              <w:szCs w:val="22"/>
              <w:u w:val="single"/>
            </w:rPr>
            <w:t>A remplir</w:t>
          </w:r>
        </w:p>
      </w:docPartBody>
    </w:docPart>
    <w:docPart>
      <w:docPartPr>
        <w:name w:val="00151726B5AE46038B390FA84EF1BBF0"/>
        <w:category>
          <w:name w:val="Général"/>
          <w:gallery w:val="placeholder"/>
        </w:category>
        <w:types>
          <w:type w:val="bbPlcHdr"/>
        </w:types>
        <w:behaviors>
          <w:behavior w:val="content"/>
        </w:behaviors>
        <w:guid w:val="{199D1C1F-2805-4F51-99E8-AB7C289162C4}"/>
      </w:docPartPr>
      <w:docPartBody>
        <w:p w:rsidR="0006252A" w:rsidRDefault="0006252A" w:rsidP="0006252A">
          <w:pPr>
            <w:pStyle w:val="00151726B5AE46038B390FA84EF1BBF0"/>
          </w:pPr>
          <w:r w:rsidRPr="00467773">
            <w:rPr>
              <w:rFonts w:cstheme="minorHAnsi"/>
              <w:b/>
              <w:bCs/>
              <w:szCs w:val="22"/>
              <w:u w:val="single"/>
            </w:rPr>
            <w:t>A remplir</w:t>
          </w:r>
        </w:p>
      </w:docPartBody>
    </w:docPart>
    <w:docPart>
      <w:docPartPr>
        <w:name w:val="BC06C7E9842742678FF2BE5C4C5C8AEA"/>
        <w:category>
          <w:name w:val="Général"/>
          <w:gallery w:val="placeholder"/>
        </w:category>
        <w:types>
          <w:type w:val="bbPlcHdr"/>
        </w:types>
        <w:behaviors>
          <w:behavior w:val="content"/>
        </w:behaviors>
        <w:guid w:val="{45116E30-A39F-454B-8E68-C8BD50A9598C}"/>
      </w:docPartPr>
      <w:docPartBody>
        <w:p w:rsidR="0006252A" w:rsidRDefault="0006252A" w:rsidP="0006252A">
          <w:pPr>
            <w:pStyle w:val="BC06C7E9842742678FF2BE5C4C5C8AEA"/>
          </w:pPr>
          <w:r w:rsidRPr="00467773">
            <w:rPr>
              <w:rFonts w:cstheme="minorHAnsi"/>
              <w:b/>
              <w:bCs/>
              <w:szCs w:val="22"/>
              <w:u w:val="single"/>
            </w:rPr>
            <w:t>A remplir</w:t>
          </w:r>
        </w:p>
      </w:docPartBody>
    </w:docPart>
    <w:docPart>
      <w:docPartPr>
        <w:name w:val="D9DABB1975B14D61B1B556A8E4301453"/>
        <w:category>
          <w:name w:val="Général"/>
          <w:gallery w:val="placeholder"/>
        </w:category>
        <w:types>
          <w:type w:val="bbPlcHdr"/>
        </w:types>
        <w:behaviors>
          <w:behavior w:val="content"/>
        </w:behaviors>
        <w:guid w:val="{64098C3C-7AE2-44B7-A085-E875C230ED55}"/>
      </w:docPartPr>
      <w:docPartBody>
        <w:p w:rsidR="0006252A" w:rsidRDefault="0006252A" w:rsidP="0006252A">
          <w:pPr>
            <w:pStyle w:val="D9DABB1975B14D61B1B556A8E4301453"/>
          </w:pPr>
          <w:r w:rsidRPr="00467773">
            <w:rPr>
              <w:rFonts w:cstheme="minorHAnsi"/>
              <w:b/>
              <w:bCs/>
              <w:szCs w:val="22"/>
              <w:u w:val="single"/>
            </w:rPr>
            <w:t>A remplir</w:t>
          </w:r>
        </w:p>
      </w:docPartBody>
    </w:docPart>
    <w:docPart>
      <w:docPartPr>
        <w:name w:val="EF7254D7B9ED4E288972F19BC1C6BE3A"/>
        <w:category>
          <w:name w:val="Général"/>
          <w:gallery w:val="placeholder"/>
        </w:category>
        <w:types>
          <w:type w:val="bbPlcHdr"/>
        </w:types>
        <w:behaviors>
          <w:behavior w:val="content"/>
        </w:behaviors>
        <w:guid w:val="{DDF7FD21-D1CC-42E5-B96F-5CB1A3364D44}"/>
      </w:docPartPr>
      <w:docPartBody>
        <w:p w:rsidR="0006252A" w:rsidRDefault="0006252A" w:rsidP="0006252A">
          <w:pPr>
            <w:pStyle w:val="EF7254D7B9ED4E288972F19BC1C6BE3A"/>
          </w:pPr>
          <w:r w:rsidRPr="00467773">
            <w:rPr>
              <w:rFonts w:cstheme="minorHAnsi"/>
              <w:b/>
              <w:bCs/>
              <w:szCs w:val="22"/>
              <w:u w:val="single"/>
            </w:rPr>
            <w:t>A remplir</w:t>
          </w:r>
        </w:p>
      </w:docPartBody>
    </w:docPart>
    <w:docPart>
      <w:docPartPr>
        <w:name w:val="EB727F7E33BA4C0BB6FD6D30CCF6E2A4"/>
        <w:category>
          <w:name w:val="Général"/>
          <w:gallery w:val="placeholder"/>
        </w:category>
        <w:types>
          <w:type w:val="bbPlcHdr"/>
        </w:types>
        <w:behaviors>
          <w:behavior w:val="content"/>
        </w:behaviors>
        <w:guid w:val="{BF3ADDFE-4CC3-48A7-BFD8-5877D82DD357}"/>
      </w:docPartPr>
      <w:docPartBody>
        <w:p w:rsidR="0006252A" w:rsidRDefault="0006252A" w:rsidP="0006252A">
          <w:pPr>
            <w:pStyle w:val="EB727F7E33BA4C0BB6FD6D30CCF6E2A4"/>
          </w:pPr>
          <w:r w:rsidRPr="00467773">
            <w:rPr>
              <w:rFonts w:cstheme="minorHAnsi"/>
              <w:b/>
              <w:bCs/>
              <w:szCs w:val="22"/>
              <w:u w:val="single"/>
            </w:rPr>
            <w:t>A remplir</w:t>
          </w:r>
        </w:p>
      </w:docPartBody>
    </w:docPart>
    <w:docPart>
      <w:docPartPr>
        <w:name w:val="15CF15C354BD4FF78C219F34A85A637A"/>
        <w:category>
          <w:name w:val="Général"/>
          <w:gallery w:val="placeholder"/>
        </w:category>
        <w:types>
          <w:type w:val="bbPlcHdr"/>
        </w:types>
        <w:behaviors>
          <w:behavior w:val="content"/>
        </w:behaviors>
        <w:guid w:val="{780FF323-D293-429C-AB9D-B46530983129}"/>
      </w:docPartPr>
      <w:docPartBody>
        <w:p w:rsidR="0006252A" w:rsidRDefault="0006252A" w:rsidP="0006252A">
          <w:pPr>
            <w:pStyle w:val="15CF15C354BD4FF78C219F34A85A637A"/>
          </w:pPr>
          <w:r w:rsidRPr="00467773">
            <w:rPr>
              <w:rFonts w:cstheme="minorHAnsi"/>
              <w:b/>
              <w:bCs/>
              <w:szCs w:val="22"/>
              <w:u w:val="single"/>
            </w:rPr>
            <w:t>A remplir</w:t>
          </w:r>
        </w:p>
      </w:docPartBody>
    </w:docPart>
    <w:docPart>
      <w:docPartPr>
        <w:name w:val="26701E53C69940C8AA4F9ECA1CDD6729"/>
        <w:category>
          <w:name w:val="Général"/>
          <w:gallery w:val="placeholder"/>
        </w:category>
        <w:types>
          <w:type w:val="bbPlcHdr"/>
        </w:types>
        <w:behaviors>
          <w:behavior w:val="content"/>
        </w:behaviors>
        <w:guid w:val="{AB3B1C03-2B9F-480C-B7A7-CB426BB9E34B}"/>
      </w:docPartPr>
      <w:docPartBody>
        <w:p w:rsidR="0006252A" w:rsidRDefault="0006252A" w:rsidP="0006252A">
          <w:pPr>
            <w:pStyle w:val="26701E53C69940C8AA4F9ECA1CDD6729"/>
          </w:pPr>
          <w:r w:rsidRPr="00AB1C6B">
            <w:rPr>
              <w:rFonts w:cstheme="minorHAnsi"/>
              <w:szCs w:val="22"/>
              <w:u w:val="single"/>
            </w:rPr>
            <w:t>A remplir</w:t>
          </w:r>
        </w:p>
      </w:docPartBody>
    </w:docPart>
    <w:docPart>
      <w:docPartPr>
        <w:name w:val="6450AEA568BC4C2AAFBF2F98F4F85959"/>
        <w:category>
          <w:name w:val="Général"/>
          <w:gallery w:val="placeholder"/>
        </w:category>
        <w:types>
          <w:type w:val="bbPlcHdr"/>
        </w:types>
        <w:behaviors>
          <w:behavior w:val="content"/>
        </w:behaviors>
        <w:guid w:val="{3BFF48D1-1129-4D87-AA6E-EA3239F2C95A}"/>
      </w:docPartPr>
      <w:docPartBody>
        <w:p w:rsidR="0006252A" w:rsidRDefault="0006252A" w:rsidP="0006252A">
          <w:pPr>
            <w:pStyle w:val="6450AEA568BC4C2AAFBF2F98F4F85959"/>
          </w:pPr>
          <w:r w:rsidRPr="00AB1C6B">
            <w:rPr>
              <w:rFonts w:cstheme="minorHAnsi"/>
              <w:szCs w:val="22"/>
              <w:u w:val="single"/>
            </w:rPr>
            <w:t>A remplir</w:t>
          </w:r>
        </w:p>
      </w:docPartBody>
    </w:docPart>
    <w:docPart>
      <w:docPartPr>
        <w:name w:val="7D73B847E0284C7F91F872F9D2A96BBD"/>
        <w:category>
          <w:name w:val="Général"/>
          <w:gallery w:val="placeholder"/>
        </w:category>
        <w:types>
          <w:type w:val="bbPlcHdr"/>
        </w:types>
        <w:behaviors>
          <w:behavior w:val="content"/>
        </w:behaviors>
        <w:guid w:val="{C72CBB68-C332-4A9E-BF59-CDF4AA14AB43}"/>
      </w:docPartPr>
      <w:docPartBody>
        <w:p w:rsidR="0006252A" w:rsidRDefault="0006252A" w:rsidP="0006252A">
          <w:pPr>
            <w:pStyle w:val="7D73B847E0284C7F91F872F9D2A96BBD"/>
          </w:pPr>
          <w:r w:rsidRPr="00AB1C6B">
            <w:rPr>
              <w:rFonts w:cstheme="minorHAnsi"/>
              <w:szCs w:val="22"/>
              <w:u w:val="single"/>
            </w:rPr>
            <w:t>A remplir</w:t>
          </w:r>
        </w:p>
      </w:docPartBody>
    </w:docPart>
    <w:docPart>
      <w:docPartPr>
        <w:name w:val="88AC2CD384A24A89878A7B15FDB11D20"/>
        <w:category>
          <w:name w:val="Général"/>
          <w:gallery w:val="placeholder"/>
        </w:category>
        <w:types>
          <w:type w:val="bbPlcHdr"/>
        </w:types>
        <w:behaviors>
          <w:behavior w:val="content"/>
        </w:behaviors>
        <w:guid w:val="{85BA3B42-4481-476D-A1C4-600D9CA9833C}"/>
      </w:docPartPr>
      <w:docPartBody>
        <w:p w:rsidR="0006252A" w:rsidRDefault="0006252A" w:rsidP="0006252A">
          <w:pPr>
            <w:pStyle w:val="88AC2CD384A24A89878A7B15FDB11D20"/>
          </w:pPr>
          <w:r w:rsidRPr="00AB1C6B">
            <w:rPr>
              <w:rFonts w:cstheme="minorHAnsi"/>
              <w:szCs w:val="22"/>
              <w:u w:val="single"/>
            </w:rPr>
            <w:t>A remplir</w:t>
          </w:r>
        </w:p>
      </w:docPartBody>
    </w:docPart>
    <w:docPart>
      <w:docPartPr>
        <w:name w:val="47D37D8518D640CCB344B9A5DA3EADC6"/>
        <w:category>
          <w:name w:val="Général"/>
          <w:gallery w:val="placeholder"/>
        </w:category>
        <w:types>
          <w:type w:val="bbPlcHdr"/>
        </w:types>
        <w:behaviors>
          <w:behavior w:val="content"/>
        </w:behaviors>
        <w:guid w:val="{20B8CDAC-BB49-4F07-8989-74331540084A}"/>
      </w:docPartPr>
      <w:docPartBody>
        <w:p w:rsidR="0006252A" w:rsidRDefault="0006252A" w:rsidP="0006252A">
          <w:pPr>
            <w:pStyle w:val="47D37D8518D640CCB344B9A5DA3EADC6"/>
          </w:pPr>
          <w:r w:rsidRPr="00AB1C6B">
            <w:rPr>
              <w:rFonts w:cstheme="minorHAnsi"/>
              <w:szCs w:val="22"/>
              <w:u w:val="single"/>
            </w:rPr>
            <w:t>A remplir</w:t>
          </w:r>
        </w:p>
      </w:docPartBody>
    </w:docPart>
    <w:docPart>
      <w:docPartPr>
        <w:name w:val="3C1C1A4866414909825D07088E081313"/>
        <w:category>
          <w:name w:val="Général"/>
          <w:gallery w:val="placeholder"/>
        </w:category>
        <w:types>
          <w:type w:val="bbPlcHdr"/>
        </w:types>
        <w:behaviors>
          <w:behavior w:val="content"/>
        </w:behaviors>
        <w:guid w:val="{EB926FE4-8F2C-4819-8465-9E5365B2AEB2}"/>
      </w:docPartPr>
      <w:docPartBody>
        <w:p w:rsidR="0006252A" w:rsidRDefault="0006252A" w:rsidP="0006252A">
          <w:pPr>
            <w:pStyle w:val="3C1C1A4866414909825D07088E081313"/>
          </w:pPr>
          <w:r w:rsidRPr="00AB1C6B">
            <w:rPr>
              <w:rFonts w:cstheme="minorHAnsi"/>
              <w:szCs w:val="22"/>
              <w:u w:val="single"/>
            </w:rPr>
            <w:t>A remplir</w:t>
          </w:r>
        </w:p>
      </w:docPartBody>
    </w:docPart>
    <w:docPart>
      <w:docPartPr>
        <w:name w:val="12E7497C573E4D789EBA42887F1604B8"/>
        <w:category>
          <w:name w:val="Général"/>
          <w:gallery w:val="placeholder"/>
        </w:category>
        <w:types>
          <w:type w:val="bbPlcHdr"/>
        </w:types>
        <w:behaviors>
          <w:behavior w:val="content"/>
        </w:behaviors>
        <w:guid w:val="{DEFC2A96-8F16-4185-A7F8-7AFA882FEFD4}"/>
      </w:docPartPr>
      <w:docPartBody>
        <w:p w:rsidR="00E71F29" w:rsidRDefault="0055321E" w:rsidP="0055321E">
          <w:pPr>
            <w:pStyle w:val="12E7497C573E4D789EBA42887F1604B8"/>
          </w:pPr>
          <w:r w:rsidRPr="00001618">
            <w:rPr>
              <w:rFonts w:cs="Calibri"/>
              <w:b/>
              <w:bCs/>
              <w:szCs w:val="22"/>
              <w:u w:val="single"/>
            </w:rPr>
            <w:t xml:space="preserve"> 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Md">
    <w:altName w:val="Century Gothic"/>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59E"/>
    <w:rsid w:val="0006252A"/>
    <w:rsid w:val="000D52F0"/>
    <w:rsid w:val="001264D8"/>
    <w:rsid w:val="00173ADB"/>
    <w:rsid w:val="001A05B8"/>
    <w:rsid w:val="001C61C9"/>
    <w:rsid w:val="001D0D86"/>
    <w:rsid w:val="001F28F6"/>
    <w:rsid w:val="0028017C"/>
    <w:rsid w:val="002A2D57"/>
    <w:rsid w:val="002B4A18"/>
    <w:rsid w:val="002C5CBA"/>
    <w:rsid w:val="002D35D0"/>
    <w:rsid w:val="002F712F"/>
    <w:rsid w:val="00356227"/>
    <w:rsid w:val="0035680C"/>
    <w:rsid w:val="003A6884"/>
    <w:rsid w:val="003E07C1"/>
    <w:rsid w:val="00427603"/>
    <w:rsid w:val="005026C8"/>
    <w:rsid w:val="00546212"/>
    <w:rsid w:val="0055321E"/>
    <w:rsid w:val="00670A34"/>
    <w:rsid w:val="00694170"/>
    <w:rsid w:val="00713572"/>
    <w:rsid w:val="00766417"/>
    <w:rsid w:val="007C46F4"/>
    <w:rsid w:val="007E6063"/>
    <w:rsid w:val="0080261C"/>
    <w:rsid w:val="00815ED8"/>
    <w:rsid w:val="00845A64"/>
    <w:rsid w:val="008849D5"/>
    <w:rsid w:val="0089126D"/>
    <w:rsid w:val="00904CFB"/>
    <w:rsid w:val="00A43DF9"/>
    <w:rsid w:val="00A7693B"/>
    <w:rsid w:val="00AD0B8C"/>
    <w:rsid w:val="00B221E5"/>
    <w:rsid w:val="00B61544"/>
    <w:rsid w:val="00C32139"/>
    <w:rsid w:val="00CB37A0"/>
    <w:rsid w:val="00D338D2"/>
    <w:rsid w:val="00D42E12"/>
    <w:rsid w:val="00D8759E"/>
    <w:rsid w:val="00E16665"/>
    <w:rsid w:val="00E71F29"/>
    <w:rsid w:val="00EB4664"/>
    <w:rsid w:val="00F47C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E07C1"/>
    <w:rPr>
      <w:color w:val="666666"/>
    </w:rPr>
  </w:style>
  <w:style w:type="paragraph" w:customStyle="1" w:styleId="1AE49041CF344627B59801E3D35CF05F">
    <w:name w:val="1AE49041CF344627B59801E3D35CF05F"/>
    <w:rsid w:val="00D8759E"/>
    <w:pPr>
      <w:spacing w:after="0" w:line="240" w:lineRule="auto"/>
    </w:pPr>
    <w:rPr>
      <w:rFonts w:eastAsia="Times New Roman" w:cs="Times New Roman"/>
      <w:kern w:val="0"/>
      <w:szCs w:val="18"/>
      <w14:ligatures w14:val="none"/>
    </w:rPr>
  </w:style>
  <w:style w:type="paragraph" w:customStyle="1" w:styleId="4BAE65FD3A644A19B94009D7DA8AE034">
    <w:name w:val="4BAE65FD3A644A19B94009D7DA8AE034"/>
    <w:rsid w:val="0006252A"/>
    <w:pPr>
      <w:spacing w:after="0" w:line="240" w:lineRule="auto"/>
    </w:pPr>
    <w:rPr>
      <w:rFonts w:ascii="Arial Nova" w:eastAsia="Times New Roman" w:hAnsi="Arial Nova" w:cs="Times New Roman"/>
      <w:kern w:val="0"/>
      <w:szCs w:val="18"/>
      <w14:ligatures w14:val="none"/>
    </w:rPr>
  </w:style>
  <w:style w:type="paragraph" w:customStyle="1" w:styleId="F385F46E907F4ED7B51A5D89DC364F4B">
    <w:name w:val="F385F46E907F4ED7B51A5D89DC364F4B"/>
    <w:rsid w:val="00D8759E"/>
  </w:style>
  <w:style w:type="paragraph" w:customStyle="1" w:styleId="E58FE862CB3442B6B85915865A2074A6">
    <w:name w:val="E58FE862CB3442B6B85915865A2074A6"/>
    <w:rsid w:val="0006252A"/>
    <w:pPr>
      <w:spacing w:after="0" w:line="240" w:lineRule="auto"/>
    </w:pPr>
    <w:rPr>
      <w:rFonts w:ascii="Arial Nova" w:eastAsia="Times New Roman" w:hAnsi="Arial Nova" w:cs="Times New Roman"/>
      <w:kern w:val="0"/>
      <w:szCs w:val="18"/>
      <w14:ligatures w14:val="none"/>
    </w:rPr>
  </w:style>
  <w:style w:type="paragraph" w:customStyle="1" w:styleId="8BEDA29D37C04AE3B6B0AB1444C60E70">
    <w:name w:val="8BEDA29D37C04AE3B6B0AB1444C60E70"/>
    <w:rsid w:val="0006252A"/>
    <w:pPr>
      <w:spacing w:after="0" w:line="240" w:lineRule="auto"/>
    </w:pPr>
    <w:rPr>
      <w:rFonts w:ascii="Arial Nova" w:eastAsia="Times New Roman" w:hAnsi="Arial Nova" w:cs="Times New Roman"/>
      <w:kern w:val="0"/>
      <w:szCs w:val="18"/>
      <w14:ligatures w14:val="none"/>
    </w:rPr>
  </w:style>
  <w:style w:type="paragraph" w:customStyle="1" w:styleId="401B4F45B5194E4F866830662F1944CB">
    <w:name w:val="401B4F45B5194E4F866830662F1944CB"/>
    <w:rsid w:val="0006252A"/>
    <w:pPr>
      <w:spacing w:after="0" w:line="240" w:lineRule="auto"/>
    </w:pPr>
    <w:rPr>
      <w:rFonts w:ascii="Arial Nova" w:eastAsia="Times New Roman" w:hAnsi="Arial Nova" w:cs="Times New Roman"/>
      <w:kern w:val="0"/>
      <w:szCs w:val="18"/>
      <w14:ligatures w14:val="none"/>
    </w:rPr>
  </w:style>
  <w:style w:type="paragraph" w:customStyle="1" w:styleId="110422ECE7CB4956B582E9A8641CAE9A">
    <w:name w:val="110422ECE7CB4956B582E9A8641CAE9A"/>
    <w:rsid w:val="0006252A"/>
    <w:pPr>
      <w:spacing w:after="0" w:line="240" w:lineRule="auto"/>
    </w:pPr>
    <w:rPr>
      <w:rFonts w:ascii="Arial Nova" w:eastAsia="Times New Roman" w:hAnsi="Arial Nova" w:cs="Times New Roman"/>
      <w:kern w:val="0"/>
      <w:szCs w:val="18"/>
      <w14:ligatures w14:val="none"/>
    </w:rPr>
  </w:style>
  <w:style w:type="paragraph" w:customStyle="1" w:styleId="AFA8390743224C5BB326B17A97D99AA7">
    <w:name w:val="AFA8390743224C5BB326B17A97D99AA7"/>
    <w:rsid w:val="0006252A"/>
    <w:pPr>
      <w:spacing w:after="0" w:line="240" w:lineRule="auto"/>
    </w:pPr>
    <w:rPr>
      <w:rFonts w:ascii="Arial Nova" w:eastAsia="Times New Roman" w:hAnsi="Arial Nova" w:cs="Times New Roman"/>
      <w:kern w:val="0"/>
      <w:szCs w:val="18"/>
      <w14:ligatures w14:val="none"/>
    </w:rPr>
  </w:style>
  <w:style w:type="paragraph" w:customStyle="1" w:styleId="894A90CEC28D4B2BA0FA192FFF29BE9B">
    <w:name w:val="894A90CEC28D4B2BA0FA192FFF29BE9B"/>
    <w:rsid w:val="0006252A"/>
    <w:pPr>
      <w:spacing w:after="0" w:line="240" w:lineRule="auto"/>
    </w:pPr>
    <w:rPr>
      <w:rFonts w:ascii="Arial Nova" w:eastAsia="Times New Roman" w:hAnsi="Arial Nova" w:cs="Times New Roman"/>
      <w:kern w:val="0"/>
      <w:szCs w:val="18"/>
      <w14:ligatures w14:val="none"/>
    </w:rPr>
  </w:style>
  <w:style w:type="paragraph" w:customStyle="1" w:styleId="C5FBBB9DCC2242979C04E266043CCEA2">
    <w:name w:val="C5FBBB9DCC2242979C04E266043CCEA2"/>
    <w:rsid w:val="0006252A"/>
    <w:pPr>
      <w:spacing w:after="0" w:line="240" w:lineRule="auto"/>
    </w:pPr>
    <w:rPr>
      <w:rFonts w:ascii="Arial Nova" w:eastAsia="Times New Roman" w:hAnsi="Arial Nova" w:cs="Times New Roman"/>
      <w:kern w:val="0"/>
      <w:szCs w:val="18"/>
      <w14:ligatures w14:val="none"/>
    </w:rPr>
  </w:style>
  <w:style w:type="paragraph" w:customStyle="1" w:styleId="AC583A54DA1041129FEB70059BEBBFE7">
    <w:name w:val="AC583A54DA1041129FEB70059BEBBFE7"/>
    <w:rsid w:val="0006252A"/>
    <w:pPr>
      <w:spacing w:after="0" w:line="240" w:lineRule="auto"/>
    </w:pPr>
    <w:rPr>
      <w:rFonts w:ascii="Arial Nova" w:eastAsia="Times New Roman" w:hAnsi="Arial Nova" w:cs="Times New Roman"/>
      <w:kern w:val="0"/>
      <w:szCs w:val="18"/>
      <w14:ligatures w14:val="none"/>
    </w:rPr>
  </w:style>
  <w:style w:type="paragraph" w:customStyle="1" w:styleId="2257EAE759724D7C90E3120D0909144C">
    <w:name w:val="2257EAE759724D7C90E3120D0909144C"/>
    <w:rsid w:val="0006252A"/>
    <w:pPr>
      <w:spacing w:after="0" w:line="240" w:lineRule="auto"/>
    </w:pPr>
    <w:rPr>
      <w:rFonts w:ascii="Arial Nova" w:eastAsia="Times New Roman" w:hAnsi="Arial Nova" w:cs="Times New Roman"/>
      <w:kern w:val="0"/>
      <w:szCs w:val="18"/>
      <w14:ligatures w14:val="none"/>
    </w:rPr>
  </w:style>
  <w:style w:type="paragraph" w:customStyle="1" w:styleId="84D4141733124F5B8E37B4D12BB64526">
    <w:name w:val="84D4141733124F5B8E37B4D12BB64526"/>
    <w:rsid w:val="0006252A"/>
    <w:pPr>
      <w:spacing w:after="0" w:line="240" w:lineRule="auto"/>
    </w:pPr>
    <w:rPr>
      <w:rFonts w:ascii="Arial Nova" w:eastAsia="Times New Roman" w:hAnsi="Arial Nova" w:cs="Times New Roman"/>
      <w:kern w:val="0"/>
      <w:szCs w:val="18"/>
      <w14:ligatures w14:val="none"/>
    </w:rPr>
  </w:style>
  <w:style w:type="paragraph" w:customStyle="1" w:styleId="CECE4855D81B4EA997364CE36EBBB625">
    <w:name w:val="CECE4855D81B4EA997364CE36EBBB625"/>
    <w:rsid w:val="0006252A"/>
    <w:pPr>
      <w:spacing w:after="0" w:line="240" w:lineRule="auto"/>
    </w:pPr>
    <w:rPr>
      <w:rFonts w:ascii="Arial Nova" w:eastAsia="Times New Roman" w:hAnsi="Arial Nova" w:cs="Times New Roman"/>
      <w:kern w:val="0"/>
      <w:szCs w:val="18"/>
      <w14:ligatures w14:val="none"/>
    </w:rPr>
  </w:style>
  <w:style w:type="paragraph" w:customStyle="1" w:styleId="34E9060078B54FD5A1D6A4CB263BC357">
    <w:name w:val="34E9060078B54FD5A1D6A4CB263BC357"/>
    <w:rsid w:val="0006252A"/>
    <w:pPr>
      <w:spacing w:after="0" w:line="240" w:lineRule="auto"/>
    </w:pPr>
    <w:rPr>
      <w:rFonts w:ascii="Arial Nova" w:eastAsia="Times New Roman" w:hAnsi="Arial Nova" w:cs="Times New Roman"/>
      <w:kern w:val="0"/>
      <w:szCs w:val="18"/>
      <w14:ligatures w14:val="none"/>
    </w:rPr>
  </w:style>
  <w:style w:type="paragraph" w:customStyle="1" w:styleId="8FD133626EB94D619F57D464663FA4E4">
    <w:name w:val="8FD133626EB94D619F57D464663FA4E4"/>
    <w:rsid w:val="0006252A"/>
    <w:pPr>
      <w:spacing w:after="0" w:line="240" w:lineRule="auto"/>
    </w:pPr>
    <w:rPr>
      <w:rFonts w:ascii="Arial Nova" w:eastAsia="Times New Roman" w:hAnsi="Arial Nova" w:cs="Times New Roman"/>
      <w:kern w:val="0"/>
      <w:szCs w:val="18"/>
      <w14:ligatures w14:val="none"/>
    </w:rPr>
  </w:style>
  <w:style w:type="paragraph" w:customStyle="1" w:styleId="BD9C54F911694351BF44C1900F6A2668">
    <w:name w:val="BD9C54F911694351BF44C1900F6A2668"/>
    <w:rsid w:val="0006252A"/>
    <w:pPr>
      <w:spacing w:after="0" w:line="240" w:lineRule="auto"/>
    </w:pPr>
    <w:rPr>
      <w:rFonts w:ascii="Arial Nova" w:eastAsia="Times New Roman" w:hAnsi="Arial Nova" w:cs="Times New Roman"/>
      <w:kern w:val="0"/>
      <w:szCs w:val="18"/>
      <w14:ligatures w14:val="none"/>
    </w:rPr>
  </w:style>
  <w:style w:type="paragraph" w:customStyle="1" w:styleId="A1498D9823A7478AA0C0A63E182856CA">
    <w:name w:val="A1498D9823A7478AA0C0A63E182856CA"/>
    <w:rsid w:val="0006252A"/>
    <w:pPr>
      <w:spacing w:after="0" w:line="240" w:lineRule="auto"/>
    </w:pPr>
    <w:rPr>
      <w:rFonts w:ascii="Arial Nova" w:eastAsia="Times New Roman" w:hAnsi="Arial Nova" w:cs="Times New Roman"/>
      <w:kern w:val="0"/>
      <w:szCs w:val="18"/>
      <w14:ligatures w14:val="none"/>
    </w:rPr>
  </w:style>
  <w:style w:type="paragraph" w:customStyle="1" w:styleId="63F90B440BE4450C96BD0CE35D6E5946">
    <w:name w:val="63F90B440BE4450C96BD0CE35D6E594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401754797B1243BA9A27567A0CDF2AA6">
    <w:name w:val="401754797B1243BA9A27567A0CDF2AA6"/>
    <w:rsid w:val="0006252A"/>
    <w:pPr>
      <w:suppressAutoHyphens/>
      <w:spacing w:after="60" w:line="240" w:lineRule="auto"/>
      <w:ind w:left="284" w:hanging="284"/>
      <w:jc w:val="both"/>
    </w:pPr>
    <w:rPr>
      <w:rFonts w:ascii="Arial Nova" w:eastAsia="SimSun" w:hAnsi="Arial Nova" w:cs="Univers"/>
      <w:kern w:val="0"/>
      <w:szCs w:val="20"/>
      <w:lang w:eastAsia="zh-CN"/>
      <w14:ligatures w14:val="none"/>
    </w:rPr>
  </w:style>
  <w:style w:type="paragraph" w:customStyle="1" w:styleId="C27A56E152E1406EB6FAB0AB64791A29">
    <w:name w:val="C27A56E152E1406EB6FAB0AB64791A29"/>
    <w:rsid w:val="0006252A"/>
    <w:pPr>
      <w:spacing w:after="0" w:line="240" w:lineRule="auto"/>
    </w:pPr>
    <w:rPr>
      <w:rFonts w:ascii="Arial Nova" w:eastAsia="Times New Roman" w:hAnsi="Arial Nova" w:cs="Times New Roman"/>
      <w:kern w:val="0"/>
      <w:szCs w:val="18"/>
      <w14:ligatures w14:val="none"/>
    </w:rPr>
  </w:style>
  <w:style w:type="paragraph" w:customStyle="1" w:styleId="344FF1097D9045F4B34B5909B904A4DF">
    <w:name w:val="344FF1097D9045F4B34B5909B904A4DF"/>
    <w:rsid w:val="0006252A"/>
    <w:pPr>
      <w:spacing w:after="0" w:line="240" w:lineRule="auto"/>
    </w:pPr>
    <w:rPr>
      <w:rFonts w:ascii="Arial Nova" w:eastAsia="Times New Roman" w:hAnsi="Arial Nova" w:cs="Times New Roman"/>
      <w:kern w:val="0"/>
      <w:szCs w:val="18"/>
      <w14:ligatures w14:val="none"/>
    </w:rPr>
  </w:style>
  <w:style w:type="paragraph" w:customStyle="1" w:styleId="F1E5EF0AFB4A4C899406AE3FC7C9272D">
    <w:name w:val="F1E5EF0AFB4A4C899406AE3FC7C9272D"/>
    <w:rsid w:val="0006252A"/>
    <w:pPr>
      <w:spacing w:after="0" w:line="240" w:lineRule="auto"/>
    </w:pPr>
    <w:rPr>
      <w:rFonts w:ascii="Arial Nova" w:eastAsia="Times New Roman" w:hAnsi="Arial Nova" w:cs="Times New Roman"/>
      <w:kern w:val="0"/>
      <w:szCs w:val="18"/>
      <w14:ligatures w14:val="none"/>
    </w:rPr>
  </w:style>
  <w:style w:type="paragraph" w:customStyle="1" w:styleId="6981CCEE14C1451DB37751EE748B79FC">
    <w:name w:val="6981CCEE14C1451DB37751EE748B79FC"/>
    <w:rsid w:val="0006252A"/>
    <w:pPr>
      <w:spacing w:after="0" w:line="240" w:lineRule="auto"/>
    </w:pPr>
    <w:rPr>
      <w:rFonts w:ascii="Arial Nova" w:eastAsia="Times New Roman" w:hAnsi="Arial Nova" w:cs="Times New Roman"/>
      <w:kern w:val="0"/>
      <w:szCs w:val="18"/>
      <w14:ligatures w14:val="none"/>
    </w:rPr>
  </w:style>
  <w:style w:type="paragraph" w:customStyle="1" w:styleId="1B29424B495E47AA9499A569281EE201">
    <w:name w:val="1B29424B495E47AA9499A569281EE201"/>
    <w:rsid w:val="0006252A"/>
    <w:pPr>
      <w:spacing w:after="0" w:line="240" w:lineRule="auto"/>
    </w:pPr>
    <w:rPr>
      <w:rFonts w:ascii="Arial Nova" w:eastAsia="Times New Roman" w:hAnsi="Arial Nova" w:cs="Times New Roman"/>
      <w:kern w:val="0"/>
      <w:szCs w:val="18"/>
      <w14:ligatures w14:val="none"/>
    </w:rPr>
  </w:style>
  <w:style w:type="paragraph" w:customStyle="1" w:styleId="E8D5D0E56BE74DDF84B1DCD998999829">
    <w:name w:val="E8D5D0E56BE74DDF84B1DCD998999829"/>
    <w:rsid w:val="0006252A"/>
    <w:pPr>
      <w:spacing w:after="0" w:line="240" w:lineRule="auto"/>
    </w:pPr>
    <w:rPr>
      <w:rFonts w:ascii="Arial Nova" w:eastAsia="Times New Roman" w:hAnsi="Arial Nova" w:cs="Times New Roman"/>
      <w:kern w:val="0"/>
      <w:szCs w:val="18"/>
      <w14:ligatures w14:val="none"/>
    </w:rPr>
  </w:style>
  <w:style w:type="paragraph" w:customStyle="1" w:styleId="85F8DD14702B42E8A157631C96C46D8D">
    <w:name w:val="85F8DD14702B42E8A157631C96C46D8D"/>
    <w:rsid w:val="0006252A"/>
    <w:pPr>
      <w:spacing w:after="0" w:line="240" w:lineRule="auto"/>
    </w:pPr>
    <w:rPr>
      <w:rFonts w:ascii="Arial Nova" w:eastAsia="Times New Roman" w:hAnsi="Arial Nova" w:cs="Times New Roman"/>
      <w:kern w:val="0"/>
      <w:szCs w:val="18"/>
      <w14:ligatures w14:val="none"/>
    </w:rPr>
  </w:style>
  <w:style w:type="paragraph" w:customStyle="1" w:styleId="1D5297C761D1486A85A32F4E43D1D22F">
    <w:name w:val="1D5297C761D1486A85A32F4E43D1D22F"/>
    <w:rsid w:val="0006252A"/>
    <w:pPr>
      <w:spacing w:after="0" w:line="240" w:lineRule="auto"/>
    </w:pPr>
    <w:rPr>
      <w:rFonts w:ascii="Arial Nova" w:eastAsia="Times New Roman" w:hAnsi="Arial Nova" w:cs="Times New Roman"/>
      <w:kern w:val="0"/>
      <w:szCs w:val="18"/>
      <w14:ligatures w14:val="none"/>
    </w:rPr>
  </w:style>
  <w:style w:type="paragraph" w:customStyle="1" w:styleId="80A1B7CDA7A4471DBB9FB711CA99AC65">
    <w:name w:val="80A1B7CDA7A4471DBB9FB711CA99AC65"/>
    <w:rsid w:val="0006252A"/>
    <w:pPr>
      <w:spacing w:after="0" w:line="240" w:lineRule="auto"/>
    </w:pPr>
    <w:rPr>
      <w:rFonts w:ascii="Arial Nova" w:eastAsia="Times New Roman" w:hAnsi="Arial Nova" w:cs="Times New Roman"/>
      <w:kern w:val="0"/>
      <w:szCs w:val="18"/>
      <w14:ligatures w14:val="none"/>
    </w:rPr>
  </w:style>
  <w:style w:type="paragraph" w:customStyle="1" w:styleId="72B998FFAB1C483B8F29061CE5E72FEF">
    <w:name w:val="72B998FFAB1C483B8F29061CE5E72FEF"/>
    <w:rsid w:val="0006252A"/>
    <w:pPr>
      <w:spacing w:after="0" w:line="240" w:lineRule="auto"/>
    </w:pPr>
    <w:rPr>
      <w:rFonts w:ascii="Arial Nova" w:eastAsia="Times New Roman" w:hAnsi="Arial Nova" w:cs="Times New Roman"/>
      <w:kern w:val="0"/>
      <w:szCs w:val="18"/>
      <w14:ligatures w14:val="none"/>
    </w:rPr>
  </w:style>
  <w:style w:type="paragraph" w:customStyle="1" w:styleId="00151726B5AE46038B390FA84EF1BBF0">
    <w:name w:val="00151726B5AE46038B390FA84EF1BBF0"/>
    <w:rsid w:val="0006252A"/>
    <w:pPr>
      <w:spacing w:after="0" w:line="240" w:lineRule="auto"/>
    </w:pPr>
    <w:rPr>
      <w:rFonts w:ascii="Arial Nova" w:eastAsia="Times New Roman" w:hAnsi="Arial Nova" w:cs="Times New Roman"/>
      <w:kern w:val="0"/>
      <w:szCs w:val="18"/>
      <w14:ligatures w14:val="none"/>
    </w:rPr>
  </w:style>
  <w:style w:type="paragraph" w:customStyle="1" w:styleId="BC06C7E9842742678FF2BE5C4C5C8AEA">
    <w:name w:val="BC06C7E9842742678FF2BE5C4C5C8AEA"/>
    <w:rsid w:val="0006252A"/>
    <w:pPr>
      <w:spacing w:after="0" w:line="240" w:lineRule="auto"/>
    </w:pPr>
    <w:rPr>
      <w:rFonts w:ascii="Arial Nova" w:eastAsia="Times New Roman" w:hAnsi="Arial Nova" w:cs="Times New Roman"/>
      <w:kern w:val="0"/>
      <w:szCs w:val="18"/>
      <w14:ligatures w14:val="none"/>
    </w:rPr>
  </w:style>
  <w:style w:type="paragraph" w:customStyle="1" w:styleId="D9DABB1975B14D61B1B556A8E4301453">
    <w:name w:val="D9DABB1975B14D61B1B556A8E4301453"/>
    <w:rsid w:val="0006252A"/>
    <w:pPr>
      <w:spacing w:after="0" w:line="240" w:lineRule="auto"/>
    </w:pPr>
    <w:rPr>
      <w:rFonts w:ascii="Arial Nova" w:eastAsia="Times New Roman" w:hAnsi="Arial Nova" w:cs="Times New Roman"/>
      <w:kern w:val="0"/>
      <w:szCs w:val="18"/>
      <w14:ligatures w14:val="none"/>
    </w:rPr>
  </w:style>
  <w:style w:type="paragraph" w:customStyle="1" w:styleId="EF7254D7B9ED4E288972F19BC1C6BE3A">
    <w:name w:val="EF7254D7B9ED4E288972F19BC1C6BE3A"/>
    <w:rsid w:val="0006252A"/>
    <w:pPr>
      <w:spacing w:after="0" w:line="240" w:lineRule="auto"/>
    </w:pPr>
    <w:rPr>
      <w:rFonts w:ascii="Arial Nova" w:eastAsia="Times New Roman" w:hAnsi="Arial Nova" w:cs="Times New Roman"/>
      <w:kern w:val="0"/>
      <w:szCs w:val="18"/>
      <w14:ligatures w14:val="none"/>
    </w:rPr>
  </w:style>
  <w:style w:type="paragraph" w:customStyle="1" w:styleId="EB727F7E33BA4C0BB6FD6D30CCF6E2A4">
    <w:name w:val="EB727F7E33BA4C0BB6FD6D30CCF6E2A4"/>
    <w:rsid w:val="0006252A"/>
    <w:pPr>
      <w:spacing w:after="0" w:line="240" w:lineRule="auto"/>
    </w:pPr>
    <w:rPr>
      <w:rFonts w:ascii="Arial Nova" w:eastAsia="Times New Roman" w:hAnsi="Arial Nova" w:cs="Times New Roman"/>
      <w:kern w:val="0"/>
      <w:szCs w:val="18"/>
      <w14:ligatures w14:val="none"/>
    </w:rPr>
  </w:style>
  <w:style w:type="paragraph" w:customStyle="1" w:styleId="15CF15C354BD4FF78C219F34A85A637A">
    <w:name w:val="15CF15C354BD4FF78C219F34A85A637A"/>
    <w:rsid w:val="0006252A"/>
    <w:pPr>
      <w:spacing w:after="0" w:line="240" w:lineRule="auto"/>
    </w:pPr>
    <w:rPr>
      <w:rFonts w:ascii="Arial Nova" w:eastAsia="Times New Roman" w:hAnsi="Arial Nova" w:cs="Times New Roman"/>
      <w:kern w:val="0"/>
      <w:szCs w:val="18"/>
      <w14:ligatures w14:val="none"/>
    </w:rPr>
  </w:style>
  <w:style w:type="paragraph" w:customStyle="1" w:styleId="26701E53C69940C8AA4F9ECA1CDD6729">
    <w:name w:val="26701E53C69940C8AA4F9ECA1CDD6729"/>
    <w:rsid w:val="0006252A"/>
    <w:pPr>
      <w:spacing w:after="0" w:line="240" w:lineRule="auto"/>
    </w:pPr>
    <w:rPr>
      <w:rFonts w:ascii="Arial Nova" w:eastAsia="Times New Roman" w:hAnsi="Arial Nova" w:cs="Times New Roman"/>
      <w:kern w:val="0"/>
      <w:szCs w:val="18"/>
      <w14:ligatures w14:val="none"/>
    </w:rPr>
  </w:style>
  <w:style w:type="paragraph" w:customStyle="1" w:styleId="6450AEA568BC4C2AAFBF2F98F4F85959">
    <w:name w:val="6450AEA568BC4C2AAFBF2F98F4F85959"/>
    <w:rsid w:val="0006252A"/>
    <w:pPr>
      <w:spacing w:after="0" w:line="240" w:lineRule="auto"/>
    </w:pPr>
    <w:rPr>
      <w:rFonts w:ascii="Arial Nova" w:eastAsia="Times New Roman" w:hAnsi="Arial Nova" w:cs="Times New Roman"/>
      <w:kern w:val="0"/>
      <w:szCs w:val="18"/>
      <w14:ligatures w14:val="none"/>
    </w:rPr>
  </w:style>
  <w:style w:type="paragraph" w:customStyle="1" w:styleId="7D73B847E0284C7F91F872F9D2A96BBD">
    <w:name w:val="7D73B847E0284C7F91F872F9D2A96BBD"/>
    <w:rsid w:val="0006252A"/>
    <w:pPr>
      <w:spacing w:after="0" w:line="240" w:lineRule="auto"/>
    </w:pPr>
    <w:rPr>
      <w:rFonts w:ascii="Arial Nova" w:eastAsia="Times New Roman" w:hAnsi="Arial Nova" w:cs="Times New Roman"/>
      <w:kern w:val="0"/>
      <w:szCs w:val="18"/>
      <w14:ligatures w14:val="none"/>
    </w:rPr>
  </w:style>
  <w:style w:type="paragraph" w:customStyle="1" w:styleId="88AC2CD384A24A89878A7B15FDB11D20">
    <w:name w:val="88AC2CD384A24A89878A7B15FDB11D20"/>
    <w:rsid w:val="0006252A"/>
    <w:pPr>
      <w:spacing w:after="0" w:line="240" w:lineRule="auto"/>
    </w:pPr>
    <w:rPr>
      <w:rFonts w:ascii="Arial Nova" w:eastAsia="Times New Roman" w:hAnsi="Arial Nova" w:cs="Times New Roman"/>
      <w:kern w:val="0"/>
      <w:szCs w:val="18"/>
      <w14:ligatures w14:val="none"/>
    </w:rPr>
  </w:style>
  <w:style w:type="paragraph" w:customStyle="1" w:styleId="47D37D8518D640CCB344B9A5DA3EADC6">
    <w:name w:val="47D37D8518D640CCB344B9A5DA3EADC6"/>
    <w:rsid w:val="0006252A"/>
    <w:pPr>
      <w:spacing w:after="0" w:line="240" w:lineRule="auto"/>
    </w:pPr>
    <w:rPr>
      <w:rFonts w:ascii="Arial Nova" w:eastAsia="Times New Roman" w:hAnsi="Arial Nova" w:cs="Times New Roman"/>
      <w:kern w:val="0"/>
      <w:szCs w:val="18"/>
      <w14:ligatures w14:val="none"/>
    </w:rPr>
  </w:style>
  <w:style w:type="paragraph" w:customStyle="1" w:styleId="3C1C1A4866414909825D07088E081313">
    <w:name w:val="3C1C1A4866414909825D07088E081313"/>
    <w:rsid w:val="0006252A"/>
    <w:pPr>
      <w:spacing w:after="0" w:line="240" w:lineRule="auto"/>
    </w:pPr>
    <w:rPr>
      <w:rFonts w:ascii="Arial Nova" w:eastAsia="Times New Roman" w:hAnsi="Arial Nova" w:cs="Times New Roman"/>
      <w:kern w:val="0"/>
      <w:szCs w:val="18"/>
      <w14:ligatures w14:val="none"/>
    </w:rPr>
  </w:style>
  <w:style w:type="paragraph" w:customStyle="1" w:styleId="12E7497C573E4D789EBA42887F1604B8">
    <w:name w:val="12E7497C573E4D789EBA42887F1604B8"/>
    <w:rsid w:val="0055321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6642A68428DC4D9D03D71F7D4AC7D2" ma:contentTypeVersion="18" ma:contentTypeDescription="Crée un document." ma:contentTypeScope="" ma:versionID="8c6032fd69f52acfff2c8f72c2473b5d">
  <xsd:schema xmlns:xsd="http://www.w3.org/2001/XMLSchema" xmlns:xs="http://www.w3.org/2001/XMLSchema" xmlns:p="http://schemas.microsoft.com/office/2006/metadata/properties" xmlns:ns2="473b27d5-20ab-44b7-952c-a3be79934959" xmlns:ns3="ff6683c3-2979-4c36-bb6f-cd78521b6a13" targetNamespace="http://schemas.microsoft.com/office/2006/metadata/properties" ma:root="true" ma:fieldsID="16c3b276378b7699249c872206c21f85" ns2:_="" ns3:_="">
    <xsd:import namespace="473b27d5-20ab-44b7-952c-a3be79934959"/>
    <xsd:import namespace="ff6683c3-2979-4c36-bb6f-cd78521b6a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3b27d5-20ab-44b7-952c-a3be7993495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18c28ef5-dc30-4815-93f3-e19b4fae033a}" ma:internalName="TaxCatchAll" ma:showField="CatchAllData" ma:web="473b27d5-20ab-44b7-952c-a3be799349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6683c3-2979-4c36-bb6f-cd78521b6a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b57748b-5cfb-4c47-9f16-c9f0e67c5f8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73b27d5-20ab-44b7-952c-a3be79934959" xsi:nil="true"/>
    <lcf76f155ced4ddcb4097134ff3c332f xmlns="ff6683c3-2979-4c36-bb6f-cd78521b6a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1F5F5C-94D0-4291-9E0E-508C1E9243CA}">
  <ds:schemaRefs>
    <ds:schemaRef ds:uri="http://schemas.microsoft.com/sharepoint/v3/contenttype/forms"/>
  </ds:schemaRefs>
</ds:datastoreItem>
</file>

<file path=customXml/itemProps2.xml><?xml version="1.0" encoding="utf-8"?>
<ds:datastoreItem xmlns:ds="http://schemas.openxmlformats.org/officeDocument/2006/customXml" ds:itemID="{B36E033F-D242-4088-ADF2-5DEE099FE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3b27d5-20ab-44b7-952c-a3be79934959"/>
    <ds:schemaRef ds:uri="ff6683c3-2979-4c36-bb6f-cd78521b6a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2A15-A033-4A26-B893-EB8AD9CA7ADF}">
  <ds:schemaRefs>
    <ds:schemaRef ds:uri="http://schemas.openxmlformats.org/officeDocument/2006/bibliography"/>
  </ds:schemaRefs>
</ds:datastoreItem>
</file>

<file path=customXml/itemProps4.xml><?xml version="1.0" encoding="utf-8"?>
<ds:datastoreItem xmlns:ds="http://schemas.openxmlformats.org/officeDocument/2006/customXml" ds:itemID="{5D05A998-406C-4E3A-A822-B7A9755CF209}">
  <ds:schemaRefs>
    <ds:schemaRef ds:uri="http://schemas.microsoft.com/office/2006/metadata/properties"/>
    <ds:schemaRef ds:uri="http://schemas.microsoft.com/office/infopath/2007/PartnerControls"/>
    <ds:schemaRef ds:uri="473b27d5-20ab-44b7-952c-a3be79934959"/>
    <ds:schemaRef ds:uri="ff6683c3-2979-4c36-bb6f-cd78521b6a13"/>
  </ds:schemaRefs>
</ds:datastoreItem>
</file>

<file path=docProps/app.xml><?xml version="1.0" encoding="utf-8"?>
<Properties xmlns="http://schemas.openxmlformats.org/officeDocument/2006/extended-properties" xmlns:vt="http://schemas.openxmlformats.org/officeDocument/2006/docPropsVTypes">
  <Template>BASE AE</Template>
  <TotalTime>18</TotalTime>
  <Pages>8</Pages>
  <Words>1751</Words>
  <Characters>9635</Characters>
  <Application>Microsoft Office Word</Application>
  <DocSecurity>0</DocSecurity>
  <Lines>80</Lines>
  <Paragraphs>22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MARCHES PUBLICS DE FOURNITURES COURANTES ET SERVICES</vt:lpstr>
      <vt:lpstr>    B1 - Identification et engagement du titulaire ou du groupement titulaire :</vt:lpstr>
    </vt:vector>
  </TitlesOfParts>
  <Company>C.A.E.</Company>
  <LinksUpToDate>false</LinksUpToDate>
  <CharactersWithSpaces>11364</CharactersWithSpaces>
  <SharedDoc>false</SharedDoc>
  <HLinks>
    <vt:vector size="144" baseType="variant">
      <vt:variant>
        <vt:i4>6619155</vt:i4>
      </vt:variant>
      <vt:variant>
        <vt:i4>129</vt:i4>
      </vt:variant>
      <vt:variant>
        <vt:i4>0</vt:i4>
      </vt:variant>
      <vt:variant>
        <vt:i4>5</vt:i4>
      </vt:variant>
      <vt:variant>
        <vt:lpwstr>mailto:Service.juridique@hamaris.Fr</vt:lpwstr>
      </vt:variant>
      <vt:variant>
        <vt:lpwstr/>
      </vt:variant>
      <vt:variant>
        <vt:i4>6160412</vt:i4>
      </vt:variant>
      <vt:variant>
        <vt:i4>126</vt:i4>
      </vt:variant>
      <vt:variant>
        <vt:i4>0</vt:i4>
      </vt:variant>
      <vt:variant>
        <vt:i4>5</vt:i4>
      </vt:variant>
      <vt:variant>
        <vt:lpwstr>http://www.e-marchespublics.com/</vt:lpwstr>
      </vt:variant>
      <vt:variant>
        <vt:lpwstr/>
      </vt:variant>
      <vt:variant>
        <vt:i4>6160412</vt:i4>
      </vt:variant>
      <vt:variant>
        <vt:i4>123</vt:i4>
      </vt:variant>
      <vt:variant>
        <vt:i4>0</vt:i4>
      </vt:variant>
      <vt:variant>
        <vt:i4>5</vt:i4>
      </vt:variant>
      <vt:variant>
        <vt:lpwstr>http://www.e-marchespublics.com/</vt:lpwstr>
      </vt:variant>
      <vt:variant>
        <vt:lpwstr/>
      </vt:variant>
      <vt:variant>
        <vt:i4>6619155</vt:i4>
      </vt:variant>
      <vt:variant>
        <vt:i4>120</vt:i4>
      </vt:variant>
      <vt:variant>
        <vt:i4>0</vt:i4>
      </vt:variant>
      <vt:variant>
        <vt:i4>5</vt:i4>
      </vt:variant>
      <vt:variant>
        <vt:lpwstr>mailto:service.juridique@hamaris.fr</vt:lpwstr>
      </vt:variant>
      <vt:variant>
        <vt:lpwstr/>
      </vt:variant>
      <vt:variant>
        <vt:i4>6619155</vt:i4>
      </vt:variant>
      <vt:variant>
        <vt:i4>117</vt:i4>
      </vt:variant>
      <vt:variant>
        <vt:i4>0</vt:i4>
      </vt:variant>
      <vt:variant>
        <vt:i4>5</vt:i4>
      </vt:variant>
      <vt:variant>
        <vt:lpwstr>mailto:service.juridique@hamaris.fr</vt:lpwstr>
      </vt:variant>
      <vt:variant>
        <vt:lpwstr/>
      </vt:variant>
      <vt:variant>
        <vt:i4>1900598</vt:i4>
      </vt:variant>
      <vt:variant>
        <vt:i4>110</vt:i4>
      </vt:variant>
      <vt:variant>
        <vt:i4>0</vt:i4>
      </vt:variant>
      <vt:variant>
        <vt:i4>5</vt:i4>
      </vt:variant>
      <vt:variant>
        <vt:lpwstr/>
      </vt:variant>
      <vt:variant>
        <vt:lpwstr>_Toc424555380</vt:lpwstr>
      </vt:variant>
      <vt:variant>
        <vt:i4>1179702</vt:i4>
      </vt:variant>
      <vt:variant>
        <vt:i4>104</vt:i4>
      </vt:variant>
      <vt:variant>
        <vt:i4>0</vt:i4>
      </vt:variant>
      <vt:variant>
        <vt:i4>5</vt:i4>
      </vt:variant>
      <vt:variant>
        <vt:lpwstr/>
      </vt:variant>
      <vt:variant>
        <vt:lpwstr>_Toc424555379</vt:lpwstr>
      </vt:variant>
      <vt:variant>
        <vt:i4>1179702</vt:i4>
      </vt:variant>
      <vt:variant>
        <vt:i4>98</vt:i4>
      </vt:variant>
      <vt:variant>
        <vt:i4>0</vt:i4>
      </vt:variant>
      <vt:variant>
        <vt:i4>5</vt:i4>
      </vt:variant>
      <vt:variant>
        <vt:lpwstr/>
      </vt:variant>
      <vt:variant>
        <vt:lpwstr>_Toc424555378</vt:lpwstr>
      </vt:variant>
      <vt:variant>
        <vt:i4>1179702</vt:i4>
      </vt:variant>
      <vt:variant>
        <vt:i4>92</vt:i4>
      </vt:variant>
      <vt:variant>
        <vt:i4>0</vt:i4>
      </vt:variant>
      <vt:variant>
        <vt:i4>5</vt:i4>
      </vt:variant>
      <vt:variant>
        <vt:lpwstr/>
      </vt:variant>
      <vt:variant>
        <vt:lpwstr>_Toc424555377</vt:lpwstr>
      </vt:variant>
      <vt:variant>
        <vt:i4>1179702</vt:i4>
      </vt:variant>
      <vt:variant>
        <vt:i4>86</vt:i4>
      </vt:variant>
      <vt:variant>
        <vt:i4>0</vt:i4>
      </vt:variant>
      <vt:variant>
        <vt:i4>5</vt:i4>
      </vt:variant>
      <vt:variant>
        <vt:lpwstr/>
      </vt:variant>
      <vt:variant>
        <vt:lpwstr>_Toc424555376</vt:lpwstr>
      </vt:variant>
      <vt:variant>
        <vt:i4>1179702</vt:i4>
      </vt:variant>
      <vt:variant>
        <vt:i4>80</vt:i4>
      </vt:variant>
      <vt:variant>
        <vt:i4>0</vt:i4>
      </vt:variant>
      <vt:variant>
        <vt:i4>5</vt:i4>
      </vt:variant>
      <vt:variant>
        <vt:lpwstr/>
      </vt:variant>
      <vt:variant>
        <vt:lpwstr>_Toc424555375</vt:lpwstr>
      </vt:variant>
      <vt:variant>
        <vt:i4>1179702</vt:i4>
      </vt:variant>
      <vt:variant>
        <vt:i4>74</vt:i4>
      </vt:variant>
      <vt:variant>
        <vt:i4>0</vt:i4>
      </vt:variant>
      <vt:variant>
        <vt:i4>5</vt:i4>
      </vt:variant>
      <vt:variant>
        <vt:lpwstr/>
      </vt:variant>
      <vt:variant>
        <vt:lpwstr>_Toc424555374</vt:lpwstr>
      </vt:variant>
      <vt:variant>
        <vt:i4>1179702</vt:i4>
      </vt:variant>
      <vt:variant>
        <vt:i4>68</vt:i4>
      </vt:variant>
      <vt:variant>
        <vt:i4>0</vt:i4>
      </vt:variant>
      <vt:variant>
        <vt:i4>5</vt:i4>
      </vt:variant>
      <vt:variant>
        <vt:lpwstr/>
      </vt:variant>
      <vt:variant>
        <vt:lpwstr>_Toc424555373</vt:lpwstr>
      </vt:variant>
      <vt:variant>
        <vt:i4>1179702</vt:i4>
      </vt:variant>
      <vt:variant>
        <vt:i4>62</vt:i4>
      </vt:variant>
      <vt:variant>
        <vt:i4>0</vt:i4>
      </vt:variant>
      <vt:variant>
        <vt:i4>5</vt:i4>
      </vt:variant>
      <vt:variant>
        <vt:lpwstr/>
      </vt:variant>
      <vt:variant>
        <vt:lpwstr>_Toc424555372</vt:lpwstr>
      </vt:variant>
      <vt:variant>
        <vt:i4>1179702</vt:i4>
      </vt:variant>
      <vt:variant>
        <vt:i4>56</vt:i4>
      </vt:variant>
      <vt:variant>
        <vt:i4>0</vt:i4>
      </vt:variant>
      <vt:variant>
        <vt:i4>5</vt:i4>
      </vt:variant>
      <vt:variant>
        <vt:lpwstr/>
      </vt:variant>
      <vt:variant>
        <vt:lpwstr>_Toc424555371</vt:lpwstr>
      </vt:variant>
      <vt:variant>
        <vt:i4>1179702</vt:i4>
      </vt:variant>
      <vt:variant>
        <vt:i4>50</vt:i4>
      </vt:variant>
      <vt:variant>
        <vt:i4>0</vt:i4>
      </vt:variant>
      <vt:variant>
        <vt:i4>5</vt:i4>
      </vt:variant>
      <vt:variant>
        <vt:lpwstr/>
      </vt:variant>
      <vt:variant>
        <vt:lpwstr>_Toc424555370</vt:lpwstr>
      </vt:variant>
      <vt:variant>
        <vt:i4>1245238</vt:i4>
      </vt:variant>
      <vt:variant>
        <vt:i4>44</vt:i4>
      </vt:variant>
      <vt:variant>
        <vt:i4>0</vt:i4>
      </vt:variant>
      <vt:variant>
        <vt:i4>5</vt:i4>
      </vt:variant>
      <vt:variant>
        <vt:lpwstr/>
      </vt:variant>
      <vt:variant>
        <vt:lpwstr>_Toc424555369</vt:lpwstr>
      </vt:variant>
      <vt:variant>
        <vt:i4>1245238</vt:i4>
      </vt:variant>
      <vt:variant>
        <vt:i4>38</vt:i4>
      </vt:variant>
      <vt:variant>
        <vt:i4>0</vt:i4>
      </vt:variant>
      <vt:variant>
        <vt:i4>5</vt:i4>
      </vt:variant>
      <vt:variant>
        <vt:lpwstr/>
      </vt:variant>
      <vt:variant>
        <vt:lpwstr>_Toc424555368</vt:lpwstr>
      </vt:variant>
      <vt:variant>
        <vt:i4>1245238</vt:i4>
      </vt:variant>
      <vt:variant>
        <vt:i4>32</vt:i4>
      </vt:variant>
      <vt:variant>
        <vt:i4>0</vt:i4>
      </vt:variant>
      <vt:variant>
        <vt:i4>5</vt:i4>
      </vt:variant>
      <vt:variant>
        <vt:lpwstr/>
      </vt:variant>
      <vt:variant>
        <vt:lpwstr>_Toc424555367</vt:lpwstr>
      </vt:variant>
      <vt:variant>
        <vt:i4>1245238</vt:i4>
      </vt:variant>
      <vt:variant>
        <vt:i4>26</vt:i4>
      </vt:variant>
      <vt:variant>
        <vt:i4>0</vt:i4>
      </vt:variant>
      <vt:variant>
        <vt:i4>5</vt:i4>
      </vt:variant>
      <vt:variant>
        <vt:lpwstr/>
      </vt:variant>
      <vt:variant>
        <vt:lpwstr>_Toc424555366</vt:lpwstr>
      </vt:variant>
      <vt:variant>
        <vt:i4>1245238</vt:i4>
      </vt:variant>
      <vt:variant>
        <vt:i4>20</vt:i4>
      </vt:variant>
      <vt:variant>
        <vt:i4>0</vt:i4>
      </vt:variant>
      <vt:variant>
        <vt:i4>5</vt:i4>
      </vt:variant>
      <vt:variant>
        <vt:lpwstr/>
      </vt:variant>
      <vt:variant>
        <vt:lpwstr>_Toc424555365</vt:lpwstr>
      </vt:variant>
      <vt:variant>
        <vt:i4>1245238</vt:i4>
      </vt:variant>
      <vt:variant>
        <vt:i4>14</vt:i4>
      </vt:variant>
      <vt:variant>
        <vt:i4>0</vt:i4>
      </vt:variant>
      <vt:variant>
        <vt:i4>5</vt:i4>
      </vt:variant>
      <vt:variant>
        <vt:lpwstr/>
      </vt:variant>
      <vt:variant>
        <vt:lpwstr>_Toc424555364</vt:lpwstr>
      </vt:variant>
      <vt:variant>
        <vt:i4>1245238</vt:i4>
      </vt:variant>
      <vt:variant>
        <vt:i4>8</vt:i4>
      </vt:variant>
      <vt:variant>
        <vt:i4>0</vt:i4>
      </vt:variant>
      <vt:variant>
        <vt:i4>5</vt:i4>
      </vt:variant>
      <vt:variant>
        <vt:lpwstr/>
      </vt:variant>
      <vt:variant>
        <vt:lpwstr>_Toc424555363</vt:lpwstr>
      </vt:variant>
      <vt:variant>
        <vt:i4>1245238</vt:i4>
      </vt:variant>
      <vt:variant>
        <vt:i4>2</vt:i4>
      </vt:variant>
      <vt:variant>
        <vt:i4>0</vt:i4>
      </vt:variant>
      <vt:variant>
        <vt:i4>5</vt:i4>
      </vt:variant>
      <vt:variant>
        <vt:lpwstr/>
      </vt:variant>
      <vt:variant>
        <vt:lpwstr>_Toc424555362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Etude &amp; Conseil Assurances</dc:creator>
  <cp:keywords>pc pcn</cp:keywords>
  <dc:description/>
  <cp:lastModifiedBy>BELLAMY Mélissa</cp:lastModifiedBy>
  <cp:revision>33</cp:revision>
  <cp:lastPrinted>2016-07-06T12:55:00Z</cp:lastPrinted>
  <dcterms:created xsi:type="dcterms:W3CDTF">2026-03-04T11:36:00Z</dcterms:created>
  <dcterms:modified xsi:type="dcterms:W3CDTF">2026-08-28T14:24:00Z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0x010100B56642A68428DC4D9D03D71F7D4AC7D2</vt:lpwstr>
  </property>
  <property fmtid="{D5CDD505-2E9C-101B-9397-08002B2CF9AE}" pid="3" name="MediaServiceImageTags">
    <vt:lpwstr/>
  </property>
</Properties>
</file>